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FAEA3" w14:textId="298828F3" w:rsidR="00090915" w:rsidRPr="00D57D7B" w:rsidRDefault="00454493" w:rsidP="00D57D7B">
      <w:pPr>
        <w:pStyle w:val="Heading1"/>
      </w:pPr>
      <w:r>
        <w:t xml:space="preserve">Module </w:t>
      </w:r>
      <w:r w:rsidR="003D6BCE">
        <w:t>8</w:t>
      </w:r>
      <w:r>
        <w:t xml:space="preserve"> </w:t>
      </w:r>
      <w:r w:rsidR="00F80A89">
        <w:t>Exerci</w:t>
      </w:r>
      <w:r w:rsidR="00901C3A">
        <w:t>s</w:t>
      </w:r>
      <w:r w:rsidR="00F80A89">
        <w:t>es</w:t>
      </w:r>
    </w:p>
    <w:p w14:paraId="2E6104C7" w14:textId="77777777" w:rsidR="00A01658" w:rsidRDefault="00A01658" w:rsidP="006A645B"/>
    <w:p w14:paraId="1B915D56" w14:textId="7F7D9F5E" w:rsidR="00F67BA9" w:rsidRDefault="00F67BA9" w:rsidP="00F67BA9">
      <w:pPr>
        <w:pStyle w:val="Heading2"/>
      </w:pPr>
      <w:r>
        <w:t>z-</w:t>
      </w:r>
      <w:r w:rsidR="003D6BCE">
        <w:t>Transform</w:t>
      </w:r>
    </w:p>
    <w:p w14:paraId="5A41EF58" w14:textId="77777777" w:rsidR="00F67BA9" w:rsidRDefault="00F67BA9" w:rsidP="00F67BA9">
      <w:pPr>
        <w:pStyle w:val="Numberedlist"/>
      </w:pPr>
      <w:r>
        <w:t>Use the z transform definition summation to d</w:t>
      </w:r>
      <w:r w:rsidRPr="00281DF3">
        <w:t xml:space="preserve">etermine the z-transform of the </w:t>
      </w:r>
      <w:r>
        <w:t xml:space="preserve">following </w:t>
      </w:r>
      <w:r w:rsidRPr="00281DF3">
        <w:t>discrete-time function</w:t>
      </w:r>
      <w:r>
        <w:t>s and sequences.</w:t>
      </w:r>
    </w:p>
    <w:p w14:paraId="2E87FC0E" w14:textId="744AE139" w:rsidR="00F67BA9" w:rsidRDefault="00A2498E" w:rsidP="00F67BA9">
      <w:pPr>
        <w:pStyle w:val="Indentedletteredlist"/>
      </w:pPr>
      <w:r w:rsidRPr="00A2498E">
        <w:rPr>
          <w:position w:val="-14"/>
        </w:rPr>
        <w:object w:dxaOrig="3200" w:dyaOrig="400" w14:anchorId="198035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62" type="#_x0000_t75" style="width:159.75pt;height:20.25pt" o:ole="">
            <v:imagedata r:id="rId7" o:title=""/>
          </v:shape>
          <o:OLEObject Type="Embed" ProgID="Equation.DSMT4" ShapeID="_x0000_i1262" DrawAspect="Content" ObjectID="_1805878874" r:id="rId8"/>
        </w:object>
      </w:r>
    </w:p>
    <w:p w14:paraId="31DD6CF2" w14:textId="2FC37AFF" w:rsidR="00F67BA9" w:rsidRDefault="00A2498E" w:rsidP="00F67BA9">
      <w:pPr>
        <w:pStyle w:val="Indentedletteredlist"/>
      </w:pPr>
      <w:r w:rsidRPr="00A2498E">
        <w:rPr>
          <w:position w:val="-14"/>
        </w:rPr>
        <w:object w:dxaOrig="2140" w:dyaOrig="400" w14:anchorId="1DFBB2CC">
          <v:shape id="_x0000_i1267" type="#_x0000_t75" style="width:107.25pt;height:20.25pt" o:ole="">
            <v:imagedata r:id="rId9" o:title=""/>
          </v:shape>
          <o:OLEObject Type="Embed" ProgID="Equation.DSMT4" ShapeID="_x0000_i1267" DrawAspect="Content" ObjectID="_1805878875" r:id="rId10"/>
        </w:object>
      </w:r>
      <w:r w:rsidR="00F67BA9">
        <w:t>, assume the first value in the sequence is for n = 0</w:t>
      </w:r>
    </w:p>
    <w:p w14:paraId="16A93AD0" w14:textId="77777777" w:rsidR="00F67BA9" w:rsidRDefault="00F67BA9" w:rsidP="00F67BA9"/>
    <w:p w14:paraId="7541E832" w14:textId="77777777" w:rsidR="00F67BA9" w:rsidRDefault="00F67BA9" w:rsidP="00F67BA9">
      <w:pPr>
        <w:pStyle w:val="Numberedlist"/>
      </w:pPr>
      <w:r>
        <w:t>Use a table of z transform pairs and properties to determine the z transforms of the following discrete-time functions.</w:t>
      </w:r>
    </w:p>
    <w:p w14:paraId="7C75AD90" w14:textId="3A81367B" w:rsidR="00F67BA9" w:rsidRDefault="00A872B3" w:rsidP="00F67BA9">
      <w:pPr>
        <w:pStyle w:val="Indentedletteredlist"/>
        <w:numPr>
          <w:ilvl w:val="0"/>
          <w:numId w:val="11"/>
        </w:numPr>
      </w:pPr>
      <w:r>
        <w:t>.</w:t>
      </w:r>
      <w:r w:rsidR="00A2498E" w:rsidRPr="00A2498E">
        <w:rPr>
          <w:position w:val="-14"/>
        </w:rPr>
        <w:object w:dxaOrig="3480" w:dyaOrig="400" w14:anchorId="752A50B5">
          <v:shape id="_x0000_i1272" type="#_x0000_t75" style="width:174pt;height:20.25pt" o:ole="">
            <v:imagedata r:id="rId11" o:title=""/>
          </v:shape>
          <o:OLEObject Type="Embed" ProgID="Equation.DSMT4" ShapeID="_x0000_i1272" DrawAspect="Content" ObjectID="_1805878876" r:id="rId12"/>
        </w:object>
      </w:r>
      <w:r>
        <w:t>.</w:t>
      </w:r>
    </w:p>
    <w:p w14:paraId="499060A0" w14:textId="0A165833" w:rsidR="00F67BA9" w:rsidRDefault="00A2498E" w:rsidP="00F67BA9">
      <w:pPr>
        <w:pStyle w:val="Indentedletteredlist"/>
      </w:pPr>
      <w:r w:rsidRPr="00A2498E">
        <w:rPr>
          <w:position w:val="-14"/>
        </w:rPr>
        <w:object w:dxaOrig="2320" w:dyaOrig="400" w14:anchorId="6CE796C9">
          <v:shape id="_x0000_i1277" type="#_x0000_t75" style="width:116.25pt;height:20.25pt" o:ole="">
            <v:imagedata r:id="rId13" o:title=""/>
          </v:shape>
          <o:OLEObject Type="Embed" ProgID="Equation.DSMT4" ShapeID="_x0000_i1277" DrawAspect="Content" ObjectID="_1805878877" r:id="rId14"/>
        </w:object>
      </w:r>
    </w:p>
    <w:p w14:paraId="42D7C8F2" w14:textId="77777777" w:rsidR="00F67BA9" w:rsidRDefault="00F67BA9" w:rsidP="00F67BA9"/>
    <w:p w14:paraId="6B44B830" w14:textId="77777777" w:rsidR="00F67BA9" w:rsidRDefault="00F67BA9" w:rsidP="00F67BA9">
      <w:pPr>
        <w:pStyle w:val="Numberedlist"/>
      </w:pPr>
      <w:r w:rsidRPr="00281DF3">
        <w:t>Determine the weighted sum of impulses representation and the z</w:t>
      </w:r>
      <w:r>
        <w:t xml:space="preserve"> </w:t>
      </w:r>
      <w:r w:rsidRPr="00281DF3">
        <w:t xml:space="preserve">transform of the </w:t>
      </w:r>
      <w:r>
        <w:t xml:space="preserve">following </w:t>
      </w:r>
      <w:r w:rsidRPr="00281DF3">
        <w:t xml:space="preserve">discrete-time </w:t>
      </w:r>
      <w:r>
        <w:t xml:space="preserve">functions and </w:t>
      </w:r>
      <w:r w:rsidRPr="00281DF3">
        <w:t>sequence</w:t>
      </w:r>
      <w:r>
        <w:t>s</w:t>
      </w:r>
      <w:r w:rsidRPr="00281DF3">
        <w:t xml:space="preserve">. </w:t>
      </w:r>
      <w:r>
        <w:t>Assume the first value in the sequence is for n = 0.</w:t>
      </w:r>
    </w:p>
    <w:p w14:paraId="465B0631" w14:textId="02235032" w:rsidR="00F67BA9" w:rsidRDefault="00A2498E" w:rsidP="00F67BA9">
      <w:pPr>
        <w:pStyle w:val="Indentedletteredlist"/>
        <w:numPr>
          <w:ilvl w:val="0"/>
          <w:numId w:val="68"/>
        </w:numPr>
      </w:pPr>
      <w:r w:rsidRPr="00A2498E">
        <w:rPr>
          <w:position w:val="-14"/>
        </w:rPr>
        <w:object w:dxaOrig="3100" w:dyaOrig="400" w14:anchorId="10CBE48F">
          <v:shape id="_x0000_i1282" type="#_x0000_t75" style="width:155.25pt;height:20.25pt" o:ole="">
            <v:imagedata r:id="rId15" o:title=""/>
          </v:shape>
          <o:OLEObject Type="Embed" ProgID="Equation.DSMT4" ShapeID="_x0000_i1282" DrawAspect="Content" ObjectID="_1805878878" r:id="rId16"/>
        </w:object>
      </w:r>
    </w:p>
    <w:bookmarkStart w:id="0" w:name="MTBlankEqn"/>
    <w:p w14:paraId="2D097046" w14:textId="09B6F6CA" w:rsidR="00F67BA9" w:rsidRDefault="00A2498E" w:rsidP="00F67BA9">
      <w:pPr>
        <w:pStyle w:val="Indentedletteredlist"/>
        <w:numPr>
          <w:ilvl w:val="0"/>
          <w:numId w:val="11"/>
        </w:numPr>
      </w:pPr>
      <w:r w:rsidRPr="00A2498E">
        <w:rPr>
          <w:position w:val="-16"/>
        </w:rPr>
        <w:object w:dxaOrig="3400" w:dyaOrig="440" w14:anchorId="3D131F4B">
          <v:shape id="_x0000_i1287" type="#_x0000_t75" style="width:170.25pt;height:21.75pt" o:ole="">
            <v:imagedata r:id="rId17" o:title=""/>
          </v:shape>
          <o:OLEObject Type="Embed" ProgID="Equation.DSMT4" ShapeID="_x0000_i1287" DrawAspect="Content" ObjectID="_1805878879" r:id="rId18"/>
        </w:object>
      </w:r>
      <w:bookmarkEnd w:id="0"/>
    </w:p>
    <w:p w14:paraId="5E250B8A" w14:textId="77777777" w:rsidR="00F67BA9" w:rsidRDefault="00F67BA9" w:rsidP="00F67BA9">
      <w:pPr>
        <w:pStyle w:val="Indentedletteredlist"/>
        <w:numPr>
          <w:ilvl w:val="0"/>
          <w:numId w:val="0"/>
        </w:numPr>
      </w:pPr>
    </w:p>
    <w:p w14:paraId="4E388C5E" w14:textId="26BDDC4F" w:rsidR="00F67BA9" w:rsidRDefault="00F67BA9" w:rsidP="00F67BA9">
      <w:pPr>
        <w:pStyle w:val="Numberedlist"/>
      </w:pPr>
      <w:r w:rsidRPr="00281DF3">
        <w:t xml:space="preserve">Determine the </w:t>
      </w:r>
      <w:r>
        <w:t xml:space="preserve">discrete-time function x[n] </w:t>
      </w:r>
      <w:r w:rsidRPr="00FE0404">
        <w:t>corresponding to the following z</w:t>
      </w:r>
      <w:r>
        <w:t xml:space="preserve"> </w:t>
      </w:r>
      <w:r w:rsidRPr="00FE0404">
        <w:t>transforms</w:t>
      </w:r>
      <w:r>
        <w:t xml:space="preserve">. Represented the discrete-time function both as a weighted sum of impulses and as a sequence of numbers. Use the delay property, </w:t>
      </w:r>
      <w:r w:rsidR="00A2498E" w:rsidRPr="00A2498E">
        <w:rPr>
          <w:position w:val="-14"/>
        </w:rPr>
        <w:object w:dxaOrig="1520" w:dyaOrig="400" w14:anchorId="0B01103F">
          <v:shape id="_x0000_i1293" type="#_x0000_t75" style="width:75.75pt;height:20.25pt" o:ole="">
            <v:imagedata r:id="rId19" o:title=""/>
          </v:shape>
          <o:OLEObject Type="Embed" ProgID="Equation.DSMT4" ShapeID="_x0000_i1293" DrawAspect="Content" ObjectID="_1805878880" r:id="rId20"/>
        </w:object>
      </w:r>
      <w:r>
        <w:t>, of the z transform to take the inverse z transform.</w:t>
      </w:r>
    </w:p>
    <w:p w14:paraId="6A6DC6D1" w14:textId="66BDC7A3" w:rsidR="00F67BA9" w:rsidRDefault="00A2498E" w:rsidP="00F67BA9">
      <w:pPr>
        <w:pStyle w:val="Indentedletteredlist"/>
        <w:numPr>
          <w:ilvl w:val="0"/>
          <w:numId w:val="69"/>
        </w:numPr>
      </w:pPr>
      <w:r w:rsidRPr="00A2498E">
        <w:rPr>
          <w:position w:val="-14"/>
        </w:rPr>
        <w:object w:dxaOrig="2700" w:dyaOrig="400" w14:anchorId="046C13E4">
          <v:shape id="_x0000_i1298" type="#_x0000_t75" style="width:135pt;height:20.25pt" o:ole="">
            <v:imagedata r:id="rId21" o:title=""/>
          </v:shape>
          <o:OLEObject Type="Embed" ProgID="Equation.DSMT4" ShapeID="_x0000_i1298" DrawAspect="Content" ObjectID="_1805878881" r:id="rId22"/>
        </w:object>
      </w:r>
    </w:p>
    <w:p w14:paraId="10712382" w14:textId="6FEFCAE9" w:rsidR="00F67BA9" w:rsidRDefault="00A2498E" w:rsidP="00F67BA9">
      <w:pPr>
        <w:pStyle w:val="Indentedletteredlist"/>
        <w:numPr>
          <w:ilvl w:val="0"/>
          <w:numId w:val="11"/>
        </w:numPr>
      </w:pPr>
      <w:r w:rsidRPr="00A2498E">
        <w:rPr>
          <w:position w:val="-14"/>
        </w:rPr>
        <w:object w:dxaOrig="2079" w:dyaOrig="400" w14:anchorId="7C3CB12B">
          <v:shape id="_x0000_i1303" type="#_x0000_t75" style="width:104.25pt;height:20.25pt" o:ole="">
            <v:imagedata r:id="rId23" o:title=""/>
          </v:shape>
          <o:OLEObject Type="Embed" ProgID="Equation.DSMT4" ShapeID="_x0000_i1303" DrawAspect="Content" ObjectID="_1805878882" r:id="rId24"/>
        </w:object>
      </w:r>
    </w:p>
    <w:p w14:paraId="5F6BF510" w14:textId="77777777" w:rsidR="00F67BA9" w:rsidRDefault="00F67BA9" w:rsidP="00F67BA9"/>
    <w:p w14:paraId="4BA5418D" w14:textId="77777777" w:rsidR="00F67BA9" w:rsidRDefault="00F67BA9" w:rsidP="00F67BA9">
      <w:pPr>
        <w:pStyle w:val="Numberedlist"/>
      </w:pPr>
      <w:r>
        <w:t>Use</w:t>
      </w:r>
      <w:r w:rsidRPr="001A6F10">
        <w:t xml:space="preserve"> </w:t>
      </w:r>
      <w:r>
        <w:t xml:space="preserve">a z transform </w:t>
      </w:r>
      <w:r w:rsidRPr="001A6F10">
        <w:t xml:space="preserve">table </w:t>
      </w:r>
      <w:r>
        <w:t xml:space="preserve">to </w:t>
      </w:r>
      <w:r w:rsidRPr="001A6F10">
        <w:t xml:space="preserve">determine the inverse </w:t>
      </w:r>
      <w:r>
        <w:t>z transform of the following functions of z.</w:t>
      </w:r>
    </w:p>
    <w:p w14:paraId="1DD096CA" w14:textId="19C8A322" w:rsidR="00F67BA9" w:rsidRDefault="00A2498E" w:rsidP="00F67BA9">
      <w:pPr>
        <w:pStyle w:val="Indentedletteredlist"/>
        <w:numPr>
          <w:ilvl w:val="0"/>
          <w:numId w:val="70"/>
        </w:numPr>
      </w:pPr>
      <w:r w:rsidRPr="00A2498E">
        <w:rPr>
          <w:position w:val="-14"/>
        </w:rPr>
        <w:object w:dxaOrig="3019" w:dyaOrig="400" w14:anchorId="139214EF">
          <v:shape id="_x0000_i1308" type="#_x0000_t75" style="width:150.75pt;height:20.25pt" o:ole="">
            <v:imagedata r:id="rId25" o:title=""/>
          </v:shape>
          <o:OLEObject Type="Embed" ProgID="Equation.DSMT4" ShapeID="_x0000_i1308" DrawAspect="Content" ObjectID="_1805878883" r:id="rId26"/>
        </w:object>
      </w:r>
    </w:p>
    <w:p w14:paraId="663591AE" w14:textId="570D8CF8" w:rsidR="00F67BA9" w:rsidRDefault="00A2498E" w:rsidP="00F67BA9">
      <w:pPr>
        <w:pStyle w:val="Indentedletteredlist"/>
        <w:numPr>
          <w:ilvl w:val="0"/>
          <w:numId w:val="11"/>
        </w:numPr>
      </w:pPr>
      <w:r w:rsidRPr="00A2498E">
        <w:rPr>
          <w:position w:val="-24"/>
        </w:rPr>
        <w:object w:dxaOrig="1840" w:dyaOrig="620" w14:anchorId="6E4100D6">
          <v:shape id="_x0000_i1313" type="#_x0000_t75" style="width:92.25pt;height:30.75pt" o:ole="">
            <v:imagedata r:id="rId27" o:title=""/>
          </v:shape>
          <o:OLEObject Type="Embed" ProgID="Equation.DSMT4" ShapeID="_x0000_i1313" DrawAspect="Content" ObjectID="_1805878884" r:id="rId28"/>
        </w:object>
      </w:r>
    </w:p>
    <w:p w14:paraId="612080C3" w14:textId="77777777" w:rsidR="00F67BA9" w:rsidRDefault="00F67BA9" w:rsidP="00CD07E7">
      <w:pPr>
        <w:pStyle w:val="Numberedlist"/>
        <w:numPr>
          <w:ilvl w:val="0"/>
          <w:numId w:val="0"/>
        </w:numPr>
      </w:pPr>
    </w:p>
    <w:p w14:paraId="62A6073A" w14:textId="711F2D2D" w:rsidR="00C07EFD" w:rsidRDefault="00C07EFD" w:rsidP="00C07EFD">
      <w:pPr>
        <w:pStyle w:val="Heading2"/>
      </w:pPr>
      <w:r>
        <w:t>Inverse z-Transform</w:t>
      </w:r>
    </w:p>
    <w:p w14:paraId="05ABD177" w14:textId="77777777" w:rsidR="00C07EFD" w:rsidRDefault="00C07EFD" w:rsidP="00C07EFD">
      <w:pPr>
        <w:pStyle w:val="Numberedlist"/>
      </w:pPr>
      <w:r>
        <w:t>Use</w:t>
      </w:r>
      <w:r w:rsidRPr="001A6F10">
        <w:t xml:space="preserve"> </w:t>
      </w:r>
      <w:r>
        <w:t xml:space="preserve">a z transform </w:t>
      </w:r>
      <w:r w:rsidRPr="001A6F10">
        <w:t xml:space="preserve">table </w:t>
      </w:r>
      <w:r>
        <w:t xml:space="preserve">to </w:t>
      </w:r>
      <w:r w:rsidRPr="001A6F10">
        <w:t xml:space="preserve">determine the inverse </w:t>
      </w:r>
      <w:r>
        <w:t>z transform of the following functions of z.</w:t>
      </w:r>
    </w:p>
    <w:p w14:paraId="2B8F7F13" w14:textId="76DA1980" w:rsidR="00C07EFD" w:rsidRDefault="00A2498E" w:rsidP="00C07EFD">
      <w:pPr>
        <w:pStyle w:val="Indentedletteredlist"/>
        <w:numPr>
          <w:ilvl w:val="0"/>
          <w:numId w:val="71"/>
        </w:numPr>
      </w:pPr>
      <w:r w:rsidRPr="00A2498E">
        <w:rPr>
          <w:position w:val="-24"/>
        </w:rPr>
        <w:object w:dxaOrig="1939" w:dyaOrig="660" w14:anchorId="60C44DC8">
          <v:shape id="_x0000_i1318" type="#_x0000_t75" style="width:96.75pt;height:33pt" o:ole="">
            <v:imagedata r:id="rId29" o:title=""/>
          </v:shape>
          <o:OLEObject Type="Embed" ProgID="Equation.DSMT4" ShapeID="_x0000_i1318" DrawAspect="Content" ObjectID="_1805878885" r:id="rId30"/>
        </w:object>
      </w:r>
    </w:p>
    <w:p w14:paraId="3B0AC243" w14:textId="739ACA69" w:rsidR="00C07EFD" w:rsidRDefault="00A2498E" w:rsidP="00C07EFD">
      <w:pPr>
        <w:pStyle w:val="Indentedletteredlist"/>
        <w:numPr>
          <w:ilvl w:val="0"/>
          <w:numId w:val="11"/>
        </w:numPr>
      </w:pPr>
      <w:r w:rsidRPr="00A2498E">
        <w:rPr>
          <w:position w:val="-24"/>
        </w:rPr>
        <w:object w:dxaOrig="2020" w:dyaOrig="620" w14:anchorId="037ADB98">
          <v:shape id="_x0000_i1323" type="#_x0000_t75" style="width:101.25pt;height:30.75pt" o:ole="">
            <v:imagedata r:id="rId31" o:title=""/>
          </v:shape>
          <o:OLEObject Type="Embed" ProgID="Equation.DSMT4" ShapeID="_x0000_i1323" DrawAspect="Content" ObjectID="_1805878886" r:id="rId32"/>
        </w:object>
      </w:r>
    </w:p>
    <w:p w14:paraId="26CB4D52" w14:textId="424B5754" w:rsidR="00C07EFD" w:rsidRDefault="00A2498E" w:rsidP="00C07EFD">
      <w:pPr>
        <w:pStyle w:val="Indentedletteredlist"/>
        <w:numPr>
          <w:ilvl w:val="0"/>
          <w:numId w:val="11"/>
        </w:numPr>
      </w:pPr>
      <w:r w:rsidRPr="00A2498E">
        <w:rPr>
          <w:position w:val="-24"/>
        </w:rPr>
        <w:object w:dxaOrig="2659" w:dyaOrig="620" w14:anchorId="13B37C38">
          <v:shape id="_x0000_i1328" type="#_x0000_t75" style="width:132.75pt;height:30.75pt" o:ole="">
            <v:imagedata r:id="rId33" o:title=""/>
          </v:shape>
          <o:OLEObject Type="Embed" ProgID="Equation.DSMT4" ShapeID="_x0000_i1328" DrawAspect="Content" ObjectID="_1805878887" r:id="rId34"/>
        </w:object>
      </w:r>
    </w:p>
    <w:p w14:paraId="6062197B" w14:textId="77777777" w:rsidR="00C07EFD" w:rsidRDefault="00C07EFD" w:rsidP="00C07EFD"/>
    <w:p w14:paraId="2E786398" w14:textId="77777777" w:rsidR="00C07EFD" w:rsidRDefault="00C07EFD" w:rsidP="00C07EFD">
      <w:pPr>
        <w:pStyle w:val="Numberedlist"/>
      </w:pPr>
      <w:r>
        <w:t>Algebraically manipulate the following rational functions of z so they contain only positive powers of z (or 0 powers).</w:t>
      </w:r>
    </w:p>
    <w:p w14:paraId="5B9184E0" w14:textId="3D307158" w:rsidR="00C07EFD" w:rsidRDefault="00A2498E" w:rsidP="00C07EFD">
      <w:pPr>
        <w:pStyle w:val="Indentedletteredlist"/>
        <w:numPr>
          <w:ilvl w:val="0"/>
          <w:numId w:val="72"/>
        </w:numPr>
      </w:pPr>
      <w:r w:rsidRPr="00A2498E">
        <w:rPr>
          <w:position w:val="-24"/>
        </w:rPr>
        <w:object w:dxaOrig="1939" w:dyaOrig="660" w14:anchorId="09E8AC22">
          <v:shape id="_x0000_i1333" type="#_x0000_t75" style="width:96.75pt;height:33pt" o:ole="">
            <v:imagedata r:id="rId35" o:title=""/>
          </v:shape>
          <o:OLEObject Type="Embed" ProgID="Equation.DSMT4" ShapeID="_x0000_i1333" DrawAspect="Content" ObjectID="_1805878888" r:id="rId36"/>
        </w:object>
      </w:r>
    </w:p>
    <w:p w14:paraId="78A36A3A" w14:textId="42B8A338" w:rsidR="00C07EFD" w:rsidRDefault="00A2498E" w:rsidP="00C07EFD">
      <w:pPr>
        <w:pStyle w:val="Indentedletteredlist"/>
        <w:numPr>
          <w:ilvl w:val="0"/>
          <w:numId w:val="11"/>
        </w:numPr>
      </w:pPr>
      <w:r w:rsidRPr="00A2498E">
        <w:rPr>
          <w:position w:val="-24"/>
        </w:rPr>
        <w:object w:dxaOrig="2060" w:dyaOrig="660" w14:anchorId="3B18A901">
          <v:shape id="_x0000_i1338" type="#_x0000_t75" style="width:102.75pt;height:33pt" o:ole="">
            <v:imagedata r:id="rId37" o:title=""/>
          </v:shape>
          <o:OLEObject Type="Embed" ProgID="Equation.DSMT4" ShapeID="_x0000_i1338" DrawAspect="Content" ObjectID="_1805878889" r:id="rId38"/>
        </w:object>
      </w:r>
    </w:p>
    <w:p w14:paraId="302F1FA5" w14:textId="77777777" w:rsidR="00C07EFD" w:rsidRDefault="00C07EFD" w:rsidP="00C07EFD"/>
    <w:p w14:paraId="1ADDB810" w14:textId="77777777" w:rsidR="00C07EFD" w:rsidRDefault="00C07EFD" w:rsidP="00C07EFD">
      <w:pPr>
        <w:pStyle w:val="Numberedlist"/>
      </w:pPr>
      <w:r>
        <w:t>Algebraically manipulate the following rational functions of z so they contain only negative powers of z (or 0 powers).</w:t>
      </w:r>
    </w:p>
    <w:p w14:paraId="46EAFD5A" w14:textId="1264B13F" w:rsidR="00C07EFD" w:rsidRDefault="00A2498E" w:rsidP="00C07EFD">
      <w:pPr>
        <w:pStyle w:val="Indentedletteredlist"/>
        <w:numPr>
          <w:ilvl w:val="0"/>
          <w:numId w:val="73"/>
        </w:numPr>
      </w:pPr>
      <w:r w:rsidRPr="00A2498E">
        <w:rPr>
          <w:position w:val="-24"/>
        </w:rPr>
        <w:object w:dxaOrig="2280" w:dyaOrig="620" w14:anchorId="093BE7D5">
          <v:shape id="_x0000_i1343" type="#_x0000_t75" style="width:114pt;height:30.75pt" o:ole="">
            <v:imagedata r:id="rId39" o:title=""/>
          </v:shape>
          <o:OLEObject Type="Embed" ProgID="Equation.DSMT4" ShapeID="_x0000_i1343" DrawAspect="Content" ObjectID="_1805878890" r:id="rId40"/>
        </w:object>
      </w:r>
    </w:p>
    <w:p w14:paraId="400640BC" w14:textId="01DCA2D0" w:rsidR="00C07EFD" w:rsidRDefault="00A2498E" w:rsidP="00C07EFD">
      <w:pPr>
        <w:pStyle w:val="Indentedletteredlist"/>
        <w:numPr>
          <w:ilvl w:val="0"/>
          <w:numId w:val="11"/>
        </w:numPr>
      </w:pPr>
      <w:r w:rsidRPr="00A2498E">
        <w:rPr>
          <w:position w:val="-24"/>
        </w:rPr>
        <w:object w:dxaOrig="2220" w:dyaOrig="660" w14:anchorId="4689B74D">
          <v:shape id="_x0000_i1348" type="#_x0000_t75" style="width:111pt;height:33pt" o:ole="">
            <v:imagedata r:id="rId41" o:title=""/>
          </v:shape>
          <o:OLEObject Type="Embed" ProgID="Equation.DSMT4" ShapeID="_x0000_i1348" DrawAspect="Content" ObjectID="_1805878891" r:id="rId42"/>
        </w:object>
      </w:r>
    </w:p>
    <w:p w14:paraId="4AEE3A5F" w14:textId="77777777" w:rsidR="00C07EFD" w:rsidRDefault="00C07EFD" w:rsidP="00C07EFD"/>
    <w:p w14:paraId="304232B1" w14:textId="77777777" w:rsidR="00C07EFD" w:rsidRDefault="00C07EFD" w:rsidP="00C07EFD">
      <w:pPr>
        <w:pStyle w:val="Numberedlist"/>
      </w:pPr>
      <w:r>
        <w:t>Determine the inverse z transform of the following rational functions of z.</w:t>
      </w:r>
    </w:p>
    <w:p w14:paraId="769F8484" w14:textId="28D1860B" w:rsidR="00C07EFD" w:rsidRDefault="00A2498E" w:rsidP="00C07EFD">
      <w:pPr>
        <w:pStyle w:val="Indentedletteredlist"/>
        <w:numPr>
          <w:ilvl w:val="0"/>
          <w:numId w:val="74"/>
        </w:numPr>
      </w:pPr>
      <w:r w:rsidRPr="00A2498E">
        <w:rPr>
          <w:position w:val="-24"/>
        </w:rPr>
        <w:object w:dxaOrig="2280" w:dyaOrig="620" w14:anchorId="65D05FDA">
          <v:shape id="_x0000_i1353" type="#_x0000_t75" style="width:114pt;height:30.75pt" o:ole="">
            <v:imagedata r:id="rId43" o:title=""/>
          </v:shape>
          <o:OLEObject Type="Embed" ProgID="Equation.DSMT4" ShapeID="_x0000_i1353" DrawAspect="Content" ObjectID="_1805878892" r:id="rId44"/>
        </w:object>
      </w:r>
    </w:p>
    <w:p w14:paraId="60ABC273" w14:textId="7F0C2406" w:rsidR="00C07EFD" w:rsidRDefault="00A2498E" w:rsidP="00C07EFD">
      <w:pPr>
        <w:pStyle w:val="Indentedletteredlist"/>
        <w:numPr>
          <w:ilvl w:val="0"/>
          <w:numId w:val="11"/>
        </w:numPr>
      </w:pPr>
      <w:r w:rsidRPr="00A2498E">
        <w:rPr>
          <w:position w:val="-14"/>
        </w:rPr>
        <w:object w:dxaOrig="2500" w:dyaOrig="400" w14:anchorId="4524FFE8">
          <v:shape id="_x0000_i1358" type="#_x0000_t75" style="width:125.25pt;height:20.25pt" o:ole="">
            <v:imagedata r:id="rId45" o:title=""/>
          </v:shape>
          <o:OLEObject Type="Embed" ProgID="Equation.DSMT4" ShapeID="_x0000_i1358" DrawAspect="Content" ObjectID="_1805878893" r:id="rId46"/>
        </w:object>
      </w:r>
    </w:p>
    <w:p w14:paraId="384F916A" w14:textId="2CF3E5EF" w:rsidR="00C07EFD" w:rsidRDefault="00A2498E" w:rsidP="00C07EFD">
      <w:pPr>
        <w:pStyle w:val="Indentedletteredlist"/>
        <w:numPr>
          <w:ilvl w:val="0"/>
          <w:numId w:val="11"/>
        </w:numPr>
      </w:pPr>
      <w:r w:rsidRPr="00A2498E">
        <w:rPr>
          <w:position w:val="-38"/>
        </w:rPr>
        <w:object w:dxaOrig="2799" w:dyaOrig="800" w14:anchorId="61BB626D">
          <v:shape id="_x0000_i1363" type="#_x0000_t75" style="width:140.25pt;height:39.75pt" o:ole="">
            <v:imagedata r:id="rId47" o:title=""/>
          </v:shape>
          <o:OLEObject Type="Embed" ProgID="Equation.DSMT4" ShapeID="_x0000_i1363" DrawAspect="Content" ObjectID="_1805878894" r:id="rId48"/>
        </w:object>
      </w:r>
    </w:p>
    <w:p w14:paraId="5F8A6EF7" w14:textId="229902C7" w:rsidR="00C07EFD" w:rsidRDefault="00A2498E" w:rsidP="00C07EFD">
      <w:pPr>
        <w:pStyle w:val="Indentedletteredlist"/>
        <w:numPr>
          <w:ilvl w:val="0"/>
          <w:numId w:val="11"/>
        </w:numPr>
      </w:pPr>
      <w:r w:rsidRPr="00A2498E">
        <w:rPr>
          <w:position w:val="-24"/>
        </w:rPr>
        <w:object w:dxaOrig="2220" w:dyaOrig="620" w14:anchorId="2960B602">
          <v:shape id="_x0000_i1368" type="#_x0000_t75" style="width:111pt;height:30.75pt" o:ole="">
            <v:imagedata r:id="rId49" o:title=""/>
          </v:shape>
          <o:OLEObject Type="Embed" ProgID="Equation.DSMT4" ShapeID="_x0000_i1368" DrawAspect="Content" ObjectID="_1805878895" r:id="rId50"/>
        </w:object>
      </w:r>
    </w:p>
    <w:p w14:paraId="3B981C02" w14:textId="77777777" w:rsidR="00C07EFD" w:rsidRPr="00C07EFD" w:rsidRDefault="00C07EFD" w:rsidP="00C07EFD"/>
    <w:p w14:paraId="0AAB43A5" w14:textId="5C5892BC" w:rsidR="00D80F36" w:rsidRDefault="003D6BCE" w:rsidP="00874A73">
      <w:pPr>
        <w:pStyle w:val="Heading2"/>
      </w:pPr>
      <w:r>
        <w:t>Transfer Functions</w:t>
      </w:r>
    </w:p>
    <w:p w14:paraId="04302A58" w14:textId="77777777" w:rsidR="00D80F36" w:rsidRDefault="00D80F36" w:rsidP="00D80F36">
      <w:pPr>
        <w:pStyle w:val="Numberedlist"/>
      </w:pPr>
      <w:r>
        <w:t>Determine the transfer function H(z) for the following impulse responses h[n] of discrete-time LTI systems.</w:t>
      </w:r>
    </w:p>
    <w:p w14:paraId="46D511F7" w14:textId="15CEBC0F" w:rsidR="00D80F36" w:rsidRDefault="00A2498E" w:rsidP="00D80F36">
      <w:pPr>
        <w:pStyle w:val="Indentedletteredlist"/>
        <w:numPr>
          <w:ilvl w:val="0"/>
          <w:numId w:val="62"/>
        </w:numPr>
      </w:pPr>
      <w:r w:rsidRPr="00A2498E">
        <w:rPr>
          <w:position w:val="-14"/>
        </w:rPr>
        <w:object w:dxaOrig="5679" w:dyaOrig="400" w14:anchorId="78B66DDF">
          <v:shape id="_x0000_i1373" type="#_x0000_t75" style="width:284.25pt;height:20.25pt" o:ole="">
            <v:imagedata r:id="rId51" o:title=""/>
          </v:shape>
          <o:OLEObject Type="Embed" ProgID="Equation.DSMT4" ShapeID="_x0000_i1373" DrawAspect="Content" ObjectID="_1805878896" r:id="rId52"/>
        </w:object>
      </w:r>
    </w:p>
    <w:p w14:paraId="771EF9B5" w14:textId="75404BD2" w:rsidR="00D80F36" w:rsidRDefault="00A2498E" w:rsidP="00D80F36">
      <w:pPr>
        <w:pStyle w:val="Indentedletteredlist"/>
        <w:numPr>
          <w:ilvl w:val="0"/>
          <w:numId w:val="62"/>
        </w:numPr>
      </w:pPr>
      <w:r w:rsidRPr="00A2498E">
        <w:rPr>
          <w:position w:val="-14"/>
        </w:rPr>
        <w:object w:dxaOrig="2280" w:dyaOrig="440" w14:anchorId="7F95AA3B">
          <v:shape id="_x0000_i1378" type="#_x0000_t75" style="width:114pt;height:21.75pt" o:ole="">
            <v:imagedata r:id="rId53" o:title=""/>
          </v:shape>
          <o:OLEObject Type="Embed" ProgID="Equation.DSMT4" ShapeID="_x0000_i1378" DrawAspect="Content" ObjectID="_1805878897" r:id="rId54"/>
        </w:object>
      </w:r>
    </w:p>
    <w:p w14:paraId="7A5E91CE" w14:textId="77777777" w:rsidR="00D80F36" w:rsidRDefault="00D80F36" w:rsidP="00D80F36"/>
    <w:p w14:paraId="190C922F" w14:textId="77777777" w:rsidR="00D80F36" w:rsidRDefault="00D80F36" w:rsidP="00D80F36">
      <w:pPr>
        <w:pStyle w:val="Numberedlist"/>
      </w:pPr>
      <w:r>
        <w:t>Determine the impulse responses h[n] of the following discrete-time LTI systems represented by their transfer functions H(z).</w:t>
      </w:r>
    </w:p>
    <w:p w14:paraId="1250E2C7" w14:textId="2C82F30E" w:rsidR="00D80F36" w:rsidRDefault="00A2498E" w:rsidP="00874A73">
      <w:pPr>
        <w:pStyle w:val="Indentedletteredlist"/>
        <w:numPr>
          <w:ilvl w:val="0"/>
          <w:numId w:val="75"/>
        </w:numPr>
      </w:pPr>
      <w:r w:rsidRPr="00A2498E">
        <w:rPr>
          <w:position w:val="-14"/>
        </w:rPr>
        <w:object w:dxaOrig="1900" w:dyaOrig="400" w14:anchorId="483C9DDF">
          <v:shape id="_x0000_i1383" type="#_x0000_t75" style="width:95.25pt;height:20.25pt" o:ole="">
            <v:imagedata r:id="rId55" o:title=""/>
          </v:shape>
          <o:OLEObject Type="Embed" ProgID="Equation.DSMT4" ShapeID="_x0000_i1383" DrawAspect="Content" ObjectID="_1805878898" r:id="rId56"/>
        </w:object>
      </w:r>
    </w:p>
    <w:p w14:paraId="4418ADA1" w14:textId="1589F680" w:rsidR="00D80F36" w:rsidRDefault="00A2498E" w:rsidP="00D80F36">
      <w:pPr>
        <w:pStyle w:val="Indentedletteredlist"/>
        <w:numPr>
          <w:ilvl w:val="0"/>
          <w:numId w:val="62"/>
        </w:numPr>
      </w:pPr>
      <w:r w:rsidRPr="00A2498E">
        <w:rPr>
          <w:position w:val="-24"/>
        </w:rPr>
        <w:object w:dxaOrig="2960" w:dyaOrig="620" w14:anchorId="717557EE">
          <v:shape id="_x0000_i1388" type="#_x0000_t75" style="width:147.75pt;height:30.75pt" o:ole="">
            <v:imagedata r:id="rId57" o:title=""/>
          </v:shape>
          <o:OLEObject Type="Embed" ProgID="Equation.DSMT4" ShapeID="_x0000_i1388" DrawAspect="Content" ObjectID="_1805878899" r:id="rId58"/>
        </w:object>
      </w:r>
    </w:p>
    <w:p w14:paraId="01C9E251" w14:textId="77777777" w:rsidR="00D80F36" w:rsidRDefault="00D80F36" w:rsidP="00D80F36"/>
    <w:p w14:paraId="38FBF553" w14:textId="77777777" w:rsidR="00D80F36" w:rsidRDefault="00D80F36" w:rsidP="00D80F36">
      <w:pPr>
        <w:pStyle w:val="Numberedlist"/>
      </w:pPr>
      <w:r w:rsidRPr="00FE0404">
        <w:t xml:space="preserve">Determine the </w:t>
      </w:r>
      <w:r>
        <w:t>transfer</w:t>
      </w:r>
      <w:r w:rsidRPr="00FE0404">
        <w:t xml:space="preserve"> functions </w:t>
      </w:r>
      <w:r>
        <w:t>H(z) of the following discrete-time</w:t>
      </w:r>
      <w:r w:rsidRPr="00FE0404">
        <w:t xml:space="preserve"> </w:t>
      </w:r>
      <w:r>
        <w:t xml:space="preserve">systems </w:t>
      </w:r>
      <w:r w:rsidRPr="00FE0404">
        <w:t>represented by their difference equations</w:t>
      </w:r>
      <w:r>
        <w:t>.</w:t>
      </w:r>
    </w:p>
    <w:p w14:paraId="34FF37F7" w14:textId="105F6550" w:rsidR="00D80F36" w:rsidRDefault="00A2498E" w:rsidP="00874A73">
      <w:pPr>
        <w:pStyle w:val="Indentedletteredlist"/>
        <w:numPr>
          <w:ilvl w:val="0"/>
          <w:numId w:val="76"/>
        </w:numPr>
      </w:pPr>
      <w:r w:rsidRPr="00A2498E">
        <w:rPr>
          <w:position w:val="-14"/>
        </w:rPr>
        <w:object w:dxaOrig="3560" w:dyaOrig="400" w14:anchorId="3C78AB82">
          <v:shape id="_x0000_i1393" type="#_x0000_t75" style="width:177.75pt;height:20.25pt" o:ole="">
            <v:imagedata r:id="rId59" o:title=""/>
          </v:shape>
          <o:OLEObject Type="Embed" ProgID="Equation.DSMT4" ShapeID="_x0000_i1393" DrawAspect="Content" ObjectID="_1805878900" r:id="rId60"/>
        </w:object>
      </w:r>
    </w:p>
    <w:p w14:paraId="3E12BBCC" w14:textId="0BF85550" w:rsidR="00D80F36" w:rsidRDefault="00A2498E" w:rsidP="00D80F36">
      <w:pPr>
        <w:pStyle w:val="Indentedletteredlist"/>
        <w:numPr>
          <w:ilvl w:val="0"/>
          <w:numId w:val="11"/>
        </w:numPr>
      </w:pPr>
      <w:r w:rsidRPr="00A2498E">
        <w:rPr>
          <w:position w:val="-14"/>
        </w:rPr>
        <w:object w:dxaOrig="4080" w:dyaOrig="400" w14:anchorId="44AFAF7D">
          <v:shape id="_x0000_i1398" type="#_x0000_t75" style="width:204pt;height:20.25pt" o:ole="">
            <v:imagedata r:id="rId61" o:title=""/>
          </v:shape>
          <o:OLEObject Type="Embed" ProgID="Equation.DSMT4" ShapeID="_x0000_i1398" DrawAspect="Content" ObjectID="_1805878901" r:id="rId62"/>
        </w:object>
      </w:r>
    </w:p>
    <w:p w14:paraId="6FBB5C5F" w14:textId="77777777" w:rsidR="00D80F36" w:rsidRDefault="00D80F36" w:rsidP="00D80F36"/>
    <w:p w14:paraId="01D38B7F" w14:textId="0A8AA958" w:rsidR="00D80F36" w:rsidRDefault="00D80F36" w:rsidP="00D80F36">
      <w:pPr>
        <w:pStyle w:val="Numberedlist"/>
      </w:pPr>
      <w:r>
        <w:t xml:space="preserve">For the discrete-time system with difference equation </w:t>
      </w:r>
      <w:r w:rsidR="00A2498E" w:rsidRPr="00A2498E">
        <w:rPr>
          <w:position w:val="-14"/>
        </w:rPr>
        <w:object w:dxaOrig="4060" w:dyaOrig="400" w14:anchorId="1BD42A8D">
          <v:shape id="_x0000_i1403" type="#_x0000_t75" style="width:203.25pt;height:20.25pt" o:ole="">
            <v:imagedata r:id="rId63" o:title=""/>
          </v:shape>
          <o:OLEObject Type="Embed" ProgID="Equation.DSMT4" ShapeID="_x0000_i1403" DrawAspect="Content" ObjectID="_1805878902" r:id="rId64"/>
        </w:object>
      </w:r>
      <w:r>
        <w:t>:</w:t>
      </w:r>
    </w:p>
    <w:p w14:paraId="2B9B38AA" w14:textId="77777777" w:rsidR="00D80F36" w:rsidRDefault="00D80F36" w:rsidP="00874A73">
      <w:pPr>
        <w:pStyle w:val="Indentedletteredlist"/>
        <w:numPr>
          <w:ilvl w:val="0"/>
          <w:numId w:val="77"/>
        </w:numPr>
      </w:pPr>
      <w:r>
        <w:t>Determine the transfer function of the system.</w:t>
      </w:r>
    </w:p>
    <w:p w14:paraId="7CD9AE12" w14:textId="77777777" w:rsidR="00D80F36" w:rsidRDefault="00D80F36" w:rsidP="00D80F36">
      <w:pPr>
        <w:pStyle w:val="Indentedletteredlist"/>
        <w:numPr>
          <w:ilvl w:val="0"/>
          <w:numId w:val="11"/>
        </w:numPr>
      </w:pPr>
      <w:r>
        <w:t>Determine the system poles and zeros.</w:t>
      </w:r>
    </w:p>
    <w:p w14:paraId="45F7D0FD" w14:textId="77777777" w:rsidR="00D80F36" w:rsidRDefault="00D80F36" w:rsidP="00D80F36">
      <w:pPr>
        <w:pStyle w:val="Indentedletteredlist"/>
        <w:numPr>
          <w:ilvl w:val="0"/>
          <w:numId w:val="11"/>
        </w:numPr>
      </w:pPr>
      <w:r>
        <w:t>Determine the impulse response of the system.</w:t>
      </w:r>
    </w:p>
    <w:p w14:paraId="4F195BD7" w14:textId="77777777" w:rsidR="00D80F36" w:rsidRDefault="00D80F36" w:rsidP="00D80F36"/>
    <w:p w14:paraId="1AE53075" w14:textId="23FA0BF1" w:rsidR="00D80F36" w:rsidRDefault="00D80F36" w:rsidP="00D80F36">
      <w:pPr>
        <w:pStyle w:val="Numberedlist"/>
      </w:pPr>
      <w:r>
        <w:t xml:space="preserve">For the discrete-time system with impulse response </w:t>
      </w:r>
      <w:r w:rsidR="00A2498E" w:rsidRPr="00A2498E">
        <w:rPr>
          <w:position w:val="-14"/>
        </w:rPr>
        <w:object w:dxaOrig="3280" w:dyaOrig="440" w14:anchorId="5BCD2080">
          <v:shape id="_x0000_i1408" type="#_x0000_t75" style="width:164.25pt;height:21.75pt" o:ole="">
            <v:imagedata r:id="rId65" o:title=""/>
          </v:shape>
          <o:OLEObject Type="Embed" ProgID="Equation.DSMT4" ShapeID="_x0000_i1408" DrawAspect="Content" ObjectID="_1805878903" r:id="rId66"/>
        </w:object>
      </w:r>
      <w:r>
        <w:t>:</w:t>
      </w:r>
    </w:p>
    <w:p w14:paraId="6580BAD0" w14:textId="77777777" w:rsidR="00D80F36" w:rsidRDefault="00D80F36" w:rsidP="00874A73">
      <w:pPr>
        <w:pStyle w:val="Indentedletteredlist"/>
        <w:numPr>
          <w:ilvl w:val="0"/>
          <w:numId w:val="78"/>
        </w:numPr>
      </w:pPr>
      <w:r>
        <w:t>Determine the transfer function of system.</w:t>
      </w:r>
    </w:p>
    <w:p w14:paraId="168BB440" w14:textId="77777777" w:rsidR="00D80F36" w:rsidRDefault="00D80F36" w:rsidP="00D80F36">
      <w:pPr>
        <w:pStyle w:val="Indentedletteredlist"/>
        <w:numPr>
          <w:ilvl w:val="0"/>
          <w:numId w:val="11"/>
        </w:numPr>
      </w:pPr>
      <w:r>
        <w:t>Determine the poles and zeros of the system.</w:t>
      </w:r>
    </w:p>
    <w:p w14:paraId="088ECA4E" w14:textId="77777777" w:rsidR="00D80F36" w:rsidRDefault="00D80F36" w:rsidP="00D80F36">
      <w:pPr>
        <w:pStyle w:val="Indentedletteredlist"/>
      </w:pPr>
      <w:r>
        <w:t>D</w:t>
      </w:r>
      <w:r w:rsidRPr="00D0160E">
        <w:t xml:space="preserve">etermine the </w:t>
      </w:r>
      <w:r>
        <w:t>frequency response of the system.</w:t>
      </w:r>
    </w:p>
    <w:p w14:paraId="0C277640" w14:textId="77777777" w:rsidR="003D6BCE" w:rsidRDefault="003D6BCE" w:rsidP="007C699C"/>
    <w:p w14:paraId="5A45D071" w14:textId="758F72CE" w:rsidR="003D6BCE" w:rsidRDefault="003D6BCE" w:rsidP="00951D48">
      <w:pPr>
        <w:pStyle w:val="Heading2"/>
      </w:pPr>
      <w:r>
        <w:t>System Response</w:t>
      </w:r>
    </w:p>
    <w:p w14:paraId="67CD5CC8" w14:textId="0C837F40" w:rsidR="00951D48" w:rsidRPr="00E9399D" w:rsidRDefault="00951D48" w:rsidP="00951D48">
      <w:pPr>
        <w:pStyle w:val="Numberedlist"/>
      </w:pPr>
      <w:r>
        <w:t xml:space="preserve">For the discrete-time LTI system with difference equation </w:t>
      </w:r>
      <w:r w:rsidR="00A2498E" w:rsidRPr="00A2498E">
        <w:rPr>
          <w:position w:val="-14"/>
        </w:rPr>
        <w:object w:dxaOrig="3980" w:dyaOrig="400" w14:anchorId="6EC017C1">
          <v:shape id="_x0000_i1413" type="#_x0000_t75" style="width:198.75pt;height:20.25pt" o:ole="">
            <v:imagedata r:id="rId67" o:title=""/>
          </v:shape>
          <o:OLEObject Type="Embed" ProgID="Equation.DSMT4" ShapeID="_x0000_i1413" DrawAspect="Content" ObjectID="_1805878904" r:id="rId68"/>
        </w:object>
      </w:r>
      <w:r>
        <w:t>:</w:t>
      </w:r>
    </w:p>
    <w:p w14:paraId="4C6D4CE2" w14:textId="77777777" w:rsidR="00951D48" w:rsidRDefault="00951D48" w:rsidP="00951D48">
      <w:pPr>
        <w:pStyle w:val="Indentedletteredlist"/>
        <w:numPr>
          <w:ilvl w:val="0"/>
          <w:numId w:val="79"/>
        </w:numPr>
      </w:pPr>
      <w:r w:rsidRPr="008A6294">
        <w:t xml:space="preserve">Determine the </w:t>
      </w:r>
      <w:r>
        <w:t>transfer function of the system.</w:t>
      </w:r>
    </w:p>
    <w:p w14:paraId="182B46FB" w14:textId="77777777" w:rsidR="00951D48" w:rsidRDefault="00951D48" w:rsidP="00951D48">
      <w:pPr>
        <w:pStyle w:val="Indentedletteredlist"/>
        <w:numPr>
          <w:ilvl w:val="0"/>
          <w:numId w:val="11"/>
        </w:numPr>
      </w:pPr>
      <w:r>
        <w:t xml:space="preserve">Determine the impulse response of the system. Determine a </w:t>
      </w:r>
      <w:r w:rsidRPr="00BA6F5B">
        <w:t>closed form solution</w:t>
      </w:r>
      <w:r>
        <w:t>.</w:t>
      </w:r>
    </w:p>
    <w:p w14:paraId="4F4ECC98" w14:textId="77777777" w:rsidR="00951D48" w:rsidRDefault="00951D48" w:rsidP="00951D48">
      <w:pPr>
        <w:pStyle w:val="Indentedletteredlist"/>
        <w:numPr>
          <w:ilvl w:val="0"/>
          <w:numId w:val="11"/>
        </w:numPr>
      </w:pPr>
      <w:r>
        <w:t xml:space="preserve">Determine the step response of the system. Determine a </w:t>
      </w:r>
      <w:r w:rsidRPr="00BA6F5B">
        <w:t>closed form solution</w:t>
      </w:r>
      <w:r>
        <w:t>.</w:t>
      </w:r>
    </w:p>
    <w:p w14:paraId="1D0BD304" w14:textId="77777777" w:rsidR="00951D48" w:rsidRDefault="00951D48" w:rsidP="00951D48"/>
    <w:p w14:paraId="69AAF43A" w14:textId="745B13A7" w:rsidR="00951D48" w:rsidRDefault="00951D48" w:rsidP="00951D48">
      <w:pPr>
        <w:pStyle w:val="Numberedlist"/>
      </w:pPr>
      <w:r w:rsidRPr="00D0160E">
        <w:t xml:space="preserve">For the </w:t>
      </w:r>
      <w:proofErr w:type="gramStart"/>
      <w:r>
        <w:t>discrete</w:t>
      </w:r>
      <w:proofErr w:type="gramEnd"/>
      <w:r>
        <w:t xml:space="preserve">-time LTI system </w:t>
      </w:r>
      <w:r w:rsidRPr="00D0160E">
        <w:t xml:space="preserve">represented by the </w:t>
      </w:r>
      <w:r>
        <w:t xml:space="preserve">transfer function </w:t>
      </w:r>
      <w:r w:rsidR="00A2498E" w:rsidRPr="00A2498E">
        <w:rPr>
          <w:position w:val="-14"/>
        </w:rPr>
        <w:object w:dxaOrig="3519" w:dyaOrig="400" w14:anchorId="3E527A2B">
          <v:shape id="_x0000_i1418" type="#_x0000_t75" style="width:176.25pt;height:20.25pt" o:ole="">
            <v:imagedata r:id="rId69" o:title=""/>
          </v:shape>
          <o:OLEObject Type="Embed" ProgID="Equation.DSMT4" ShapeID="_x0000_i1418" DrawAspect="Content" ObjectID="_1805878905" r:id="rId70"/>
        </w:object>
      </w:r>
      <w:r>
        <w:t>:</w:t>
      </w:r>
    </w:p>
    <w:p w14:paraId="5E68429D" w14:textId="77777777" w:rsidR="00951D48" w:rsidRPr="007B3CF5" w:rsidRDefault="00951D48" w:rsidP="00951D48">
      <w:pPr>
        <w:pStyle w:val="Indentedletteredlist"/>
        <w:numPr>
          <w:ilvl w:val="0"/>
          <w:numId w:val="80"/>
        </w:numPr>
      </w:pPr>
      <w:r w:rsidRPr="007B3CF5">
        <w:t xml:space="preserve">Determine the </w:t>
      </w:r>
      <w:r>
        <w:t>difference equation of the system.</w:t>
      </w:r>
    </w:p>
    <w:p w14:paraId="60D0704D" w14:textId="77777777" w:rsidR="00951D48" w:rsidRDefault="00951D48" w:rsidP="00951D48">
      <w:pPr>
        <w:pStyle w:val="Indentedletteredlist"/>
      </w:pPr>
      <w:r w:rsidRPr="007B3CF5">
        <w:t>Determine th</w:t>
      </w:r>
      <w:r>
        <w:t>e impulse response of the system</w:t>
      </w:r>
      <w:r w:rsidRPr="007B3CF5">
        <w:t>.</w:t>
      </w:r>
      <w:r>
        <w:t xml:space="preserve"> </w:t>
      </w:r>
      <w:r w:rsidRPr="007B3CF5">
        <w:t xml:space="preserve">Determine a </w:t>
      </w:r>
      <w:r>
        <w:t>closed form solution for the response.</w:t>
      </w:r>
    </w:p>
    <w:p w14:paraId="3771300F" w14:textId="77777777" w:rsidR="00951D48" w:rsidRPr="007B3CF5" w:rsidRDefault="00951D48" w:rsidP="00951D48">
      <w:pPr>
        <w:pStyle w:val="Indentedletteredlist"/>
      </w:pPr>
      <w:r>
        <w:t>Determine if the system is stable. Justify your answer.</w:t>
      </w:r>
    </w:p>
    <w:p w14:paraId="0C4D937B" w14:textId="3732F9A2" w:rsidR="00951D48" w:rsidRDefault="00951D48" w:rsidP="00951D48">
      <w:pPr>
        <w:pStyle w:val="Indentedletteredlist"/>
      </w:pPr>
      <w:r w:rsidRPr="007B3CF5">
        <w:t xml:space="preserve">Determine the </w:t>
      </w:r>
      <w:r>
        <w:t xml:space="preserve">response  of the system for the input </w:t>
      </w:r>
      <w:r w:rsidR="00A2498E" w:rsidRPr="00A2498E">
        <w:rPr>
          <w:position w:val="-14"/>
        </w:rPr>
        <w:object w:dxaOrig="3440" w:dyaOrig="400" w14:anchorId="276FE7D9">
          <v:shape id="_x0000_i1423" type="#_x0000_t75" style="width:171.75pt;height:20.25pt" o:ole="">
            <v:imagedata r:id="rId71" o:title=""/>
          </v:shape>
          <o:OLEObject Type="Embed" ProgID="Equation.DSMT4" ShapeID="_x0000_i1423" DrawAspect="Content" ObjectID="_1805878906" r:id="rId72"/>
        </w:object>
      </w:r>
      <w:r>
        <w:t xml:space="preserve">. </w:t>
      </w:r>
      <w:r w:rsidRPr="007B3CF5">
        <w:t xml:space="preserve">Determine a </w:t>
      </w:r>
      <w:r>
        <w:t>closed form solution for the response.</w:t>
      </w:r>
    </w:p>
    <w:p w14:paraId="171F9BF8" w14:textId="77777777" w:rsidR="00951D48" w:rsidRDefault="00951D48" w:rsidP="00951D48"/>
    <w:p w14:paraId="32AF3B1B" w14:textId="4041D84C" w:rsidR="00951D48" w:rsidRPr="00D0160E" w:rsidRDefault="00951D48" w:rsidP="00951D48">
      <w:pPr>
        <w:pStyle w:val="Numberedlist"/>
      </w:pPr>
      <w:r w:rsidRPr="00D0160E">
        <w:t xml:space="preserve">For the </w:t>
      </w:r>
      <w:r>
        <w:t xml:space="preserve">discrete-time LTI system </w:t>
      </w:r>
      <w:r w:rsidRPr="00D0160E">
        <w:t xml:space="preserve">represented by the difference equation </w:t>
      </w:r>
      <w:r w:rsidR="00A2498E" w:rsidRPr="00A2498E">
        <w:rPr>
          <w:position w:val="-14"/>
        </w:rPr>
        <w:object w:dxaOrig="3960" w:dyaOrig="400" w14:anchorId="3DB08B12">
          <v:shape id="_x0000_i1428" type="#_x0000_t75" style="width:198pt;height:20.25pt" o:ole="">
            <v:imagedata r:id="rId73" o:title=""/>
          </v:shape>
          <o:OLEObject Type="Embed" ProgID="Equation.DSMT4" ShapeID="_x0000_i1428" DrawAspect="Content" ObjectID="_1805878907" r:id="rId74"/>
        </w:object>
      </w:r>
      <w:r>
        <w:t xml:space="preserve"> that meets the initial rest conditions:</w:t>
      </w:r>
    </w:p>
    <w:p w14:paraId="077B55A0" w14:textId="77777777" w:rsidR="00951D48" w:rsidRDefault="00951D48" w:rsidP="00951D48">
      <w:pPr>
        <w:pStyle w:val="Indentedletteredlist"/>
        <w:numPr>
          <w:ilvl w:val="0"/>
          <w:numId w:val="81"/>
        </w:numPr>
      </w:pPr>
      <w:r w:rsidRPr="00D0160E">
        <w:t>D</w:t>
      </w:r>
      <w:r w:rsidRPr="00FD235C">
        <w:t xml:space="preserve">etermine the </w:t>
      </w:r>
      <w:r>
        <w:t>transfer</w:t>
      </w:r>
      <w:r w:rsidRPr="00FD235C">
        <w:t xml:space="preserve"> function of the </w:t>
      </w:r>
      <w:r>
        <w:t>system</w:t>
      </w:r>
      <w:r w:rsidRPr="00FD235C">
        <w:t xml:space="preserve">. What is the </w:t>
      </w:r>
      <w:r>
        <w:t>transfer</w:t>
      </w:r>
      <w:r w:rsidRPr="00FD235C">
        <w:t xml:space="preserve"> function of a system used for when analyzing and designing systems?</w:t>
      </w:r>
    </w:p>
    <w:p w14:paraId="2190944C" w14:textId="77777777" w:rsidR="00951D48" w:rsidRDefault="00951D48" w:rsidP="00951D48">
      <w:pPr>
        <w:pStyle w:val="Indentedletteredlist"/>
        <w:numPr>
          <w:ilvl w:val="0"/>
          <w:numId w:val="11"/>
        </w:numPr>
      </w:pPr>
      <w:r>
        <w:t>D</w:t>
      </w:r>
      <w:r w:rsidRPr="00D0160E">
        <w:t xml:space="preserve">etermine the impulse response </w:t>
      </w:r>
      <w:r>
        <w:t xml:space="preserve">h[n] of the system. Determine a </w:t>
      </w:r>
      <w:r w:rsidRPr="00BA6F5B">
        <w:t>closed form solution</w:t>
      </w:r>
      <w:r>
        <w:t>.</w:t>
      </w:r>
    </w:p>
    <w:p w14:paraId="4295F1CA" w14:textId="77777777" w:rsidR="00951D48" w:rsidRDefault="00951D48" w:rsidP="00951D48">
      <w:pPr>
        <w:pStyle w:val="Indentedletteredlist"/>
      </w:pPr>
      <w:r w:rsidRPr="00FD235C">
        <w:t>D</w:t>
      </w:r>
      <w:r>
        <w:t>etermine if the system</w:t>
      </w:r>
      <w:r w:rsidRPr="00FD235C">
        <w:t xml:space="preserve"> is stable. Why is it important to know if the system is stable?</w:t>
      </w:r>
    </w:p>
    <w:p w14:paraId="0D69A57B" w14:textId="77777777" w:rsidR="00951D48" w:rsidRDefault="00951D48" w:rsidP="00951D48">
      <w:pPr>
        <w:pStyle w:val="Indentedletteredlist"/>
        <w:numPr>
          <w:ilvl w:val="0"/>
          <w:numId w:val="11"/>
        </w:numPr>
      </w:pPr>
      <w:r w:rsidRPr="00D0160E">
        <w:t xml:space="preserve">Determine the </w:t>
      </w:r>
      <w:r>
        <w:t>step response of the system</w:t>
      </w:r>
      <w:r w:rsidRPr="00D0160E">
        <w:t xml:space="preserve">. </w:t>
      </w:r>
      <w:r>
        <w:t xml:space="preserve"> Determine a </w:t>
      </w:r>
      <w:r w:rsidRPr="00BA6F5B">
        <w:t>closed form solution</w:t>
      </w:r>
      <w:r>
        <w:t>.</w:t>
      </w:r>
    </w:p>
    <w:p w14:paraId="28FE2405" w14:textId="6723AE77" w:rsidR="00951D48" w:rsidRDefault="00951D48" w:rsidP="00951D48">
      <w:pPr>
        <w:pStyle w:val="Indentedletteredlist"/>
      </w:pPr>
      <w:r w:rsidRPr="00D0160E">
        <w:t>Determine the output of the system for the input</w:t>
      </w:r>
      <w:r w:rsidR="00A2498E" w:rsidRPr="00A2498E">
        <w:rPr>
          <w:position w:val="-14"/>
        </w:rPr>
        <w:object w:dxaOrig="2140" w:dyaOrig="400" w14:anchorId="12F90959">
          <v:shape id="_x0000_i1433" type="#_x0000_t75" style="width:107.25pt;height:20.25pt" o:ole="">
            <v:imagedata r:id="rId75" o:title=""/>
          </v:shape>
          <o:OLEObject Type="Embed" ProgID="Equation.DSMT4" ShapeID="_x0000_i1433" DrawAspect="Content" ObjectID="_1805878908" r:id="rId76"/>
        </w:object>
      </w:r>
      <w:r w:rsidRPr="00D0160E">
        <w:t xml:space="preserve">. </w:t>
      </w:r>
      <w:r>
        <w:t xml:space="preserve"> Determine a </w:t>
      </w:r>
      <w:r w:rsidRPr="00BA6F5B">
        <w:t>closed form solution</w:t>
      </w:r>
      <w:r>
        <w:t>.</w:t>
      </w:r>
    </w:p>
    <w:p w14:paraId="38B8A078" w14:textId="77777777" w:rsidR="00951D48" w:rsidRDefault="00951D48" w:rsidP="00951D48"/>
    <w:p w14:paraId="1DF0EE78" w14:textId="3D25ECF3" w:rsidR="00951D48" w:rsidRDefault="00951D48" w:rsidP="00951D48">
      <w:pPr>
        <w:pStyle w:val="Numberedlist"/>
      </w:pPr>
      <w:r w:rsidRPr="00D0160E">
        <w:lastRenderedPageBreak/>
        <w:t xml:space="preserve">For the </w:t>
      </w:r>
      <w:proofErr w:type="gramStart"/>
      <w:r>
        <w:t>discrete</w:t>
      </w:r>
      <w:proofErr w:type="gramEnd"/>
      <w:r>
        <w:t xml:space="preserve">-time LTI system </w:t>
      </w:r>
      <w:r w:rsidRPr="00D0160E">
        <w:t xml:space="preserve">represented by the </w:t>
      </w:r>
      <w:r>
        <w:t xml:space="preserve">transfer function </w:t>
      </w:r>
      <w:r w:rsidR="00A2498E" w:rsidRPr="00A2498E">
        <w:rPr>
          <w:position w:val="-24"/>
        </w:rPr>
        <w:object w:dxaOrig="3280" w:dyaOrig="660" w14:anchorId="5A2A7C99">
          <v:shape id="_x0000_i1438" type="#_x0000_t75" style="width:164.25pt;height:33pt" o:ole="">
            <v:imagedata r:id="rId77" o:title=""/>
          </v:shape>
          <o:OLEObject Type="Embed" ProgID="Equation.DSMT4" ShapeID="_x0000_i1438" DrawAspect="Content" ObjectID="_1805878909" r:id="rId78"/>
        </w:object>
      </w:r>
      <w:r>
        <w:t>:</w:t>
      </w:r>
    </w:p>
    <w:p w14:paraId="3EF92106" w14:textId="77777777" w:rsidR="00951D48" w:rsidRPr="007B3CF5" w:rsidRDefault="00951D48" w:rsidP="00951D48">
      <w:pPr>
        <w:pStyle w:val="Indentedletteredlist"/>
        <w:numPr>
          <w:ilvl w:val="0"/>
          <w:numId w:val="82"/>
        </w:numPr>
      </w:pPr>
      <w:r w:rsidRPr="007B3CF5">
        <w:t xml:space="preserve">Determine the </w:t>
      </w:r>
      <w:r>
        <w:t>difference equation of the system.</w:t>
      </w:r>
    </w:p>
    <w:p w14:paraId="7674BC31" w14:textId="77777777" w:rsidR="00951D48" w:rsidRDefault="00951D48" w:rsidP="00951D48">
      <w:pPr>
        <w:pStyle w:val="Indentedletteredlist"/>
      </w:pPr>
      <w:r w:rsidRPr="007B3CF5">
        <w:t>Determine th</w:t>
      </w:r>
      <w:r>
        <w:t>e impulse response of the system</w:t>
      </w:r>
      <w:r w:rsidRPr="007B3CF5">
        <w:t>.</w:t>
      </w:r>
    </w:p>
    <w:p w14:paraId="77649BE8" w14:textId="77777777" w:rsidR="00951D48" w:rsidRPr="007B3CF5" w:rsidRDefault="00951D48" w:rsidP="00951D48">
      <w:pPr>
        <w:pStyle w:val="Indentedletteredlist"/>
      </w:pPr>
      <w:r>
        <w:t>Determine if the system is stable. Justify your answer.</w:t>
      </w:r>
    </w:p>
    <w:p w14:paraId="69BE1A13" w14:textId="77777777" w:rsidR="00951D48" w:rsidRDefault="00951D48" w:rsidP="00951D48">
      <w:pPr>
        <w:pStyle w:val="Indentedletteredlist"/>
      </w:pPr>
      <w:r w:rsidRPr="007B3CF5">
        <w:t xml:space="preserve">Determine the </w:t>
      </w:r>
      <w:r>
        <w:t xml:space="preserve">response </w:t>
      </w:r>
      <w:r w:rsidRPr="007B3CF5">
        <w:t>of the system for the input</w:t>
      </w:r>
      <w:r>
        <w:t xml:space="preserve"> x[n] = 5u[n]</w:t>
      </w:r>
      <w:r w:rsidRPr="007B3CF5">
        <w:t xml:space="preserve">. Determine a </w:t>
      </w:r>
      <w:r>
        <w:t>closed form solution for the response</w:t>
      </w:r>
      <w:r w:rsidRPr="007B3CF5">
        <w:t>.</w:t>
      </w:r>
    </w:p>
    <w:p w14:paraId="3CFB426A" w14:textId="1BFB6C5E" w:rsidR="00951D48" w:rsidRDefault="00951D48" w:rsidP="00951D48">
      <w:pPr>
        <w:pStyle w:val="Indentedletteredlist"/>
      </w:pPr>
      <w:r>
        <w:t xml:space="preserve">Determine the response </w:t>
      </w:r>
      <w:r w:rsidRPr="007B3CF5">
        <w:t>of the system for the input</w:t>
      </w:r>
      <w:r w:rsidR="00A2498E" w:rsidRPr="00A2498E">
        <w:rPr>
          <w:position w:val="-14"/>
        </w:rPr>
        <w:object w:dxaOrig="2040" w:dyaOrig="440" w14:anchorId="0664FE06">
          <v:shape id="_x0000_i1443" type="#_x0000_t75" style="width:102pt;height:21.75pt" o:ole="">
            <v:imagedata r:id="rId79" o:title=""/>
          </v:shape>
          <o:OLEObject Type="Embed" ProgID="Equation.DSMT4" ShapeID="_x0000_i1443" DrawAspect="Content" ObjectID="_1805878910" r:id="rId80"/>
        </w:object>
      </w:r>
      <w:r w:rsidRPr="007B3CF5">
        <w:t xml:space="preserve">. Determine a </w:t>
      </w:r>
      <w:r>
        <w:t>closed form solution for the response.</w:t>
      </w:r>
    </w:p>
    <w:p w14:paraId="2A69743C" w14:textId="77777777" w:rsidR="00D80F36" w:rsidRDefault="00D80F36" w:rsidP="00D917E6"/>
    <w:p w14:paraId="31BA13A1" w14:textId="77777777" w:rsidR="00D80F36" w:rsidRDefault="00D80F36" w:rsidP="00D917E6"/>
    <w:p w14:paraId="1489EEC4" w14:textId="09BEE7FB" w:rsidR="00F80A89" w:rsidRDefault="00F80A89" w:rsidP="00F80A89">
      <w:r>
        <w:t xml:space="preserve">Last modified </w:t>
      </w:r>
      <w:r w:rsidR="00F67BA9">
        <w:t>April 1</w:t>
      </w:r>
      <w:r w:rsidR="00D80F36">
        <w:t>1</w:t>
      </w:r>
      <w:r w:rsidR="00BA43FD">
        <w:t>, 2025</w:t>
      </w:r>
    </w:p>
    <w:p w14:paraId="56BC6560" w14:textId="5A97E5C2" w:rsidR="00F80A89" w:rsidRPr="00E849B4" w:rsidRDefault="00F80A89" w:rsidP="00D917E6">
      <w:r w:rsidRPr="00E849B4">
        <w:t xml:space="preserve">This work is licensed under CC BY-NC-SA 4.0. To view a copy of this license, visit </w:t>
      </w:r>
      <w:hyperlink r:id="rId81" w:history="1">
        <w:r w:rsidRPr="00366502">
          <w:rPr>
            <w:rStyle w:val="Hyperlink"/>
          </w:rPr>
          <w:t>https://creativecommons.org/licenses/by-nc-sa/4.0/</w:t>
        </w:r>
      </w:hyperlink>
    </w:p>
    <w:sectPr w:rsidR="00F80A89" w:rsidRPr="00E849B4" w:rsidSect="00EA1455">
      <w:headerReference w:type="default" r:id="rId82"/>
      <w:footerReference w:type="default" r:id="rId83"/>
      <w:headerReference w:type="first" r:id="rId84"/>
      <w:footerReference w:type="first" r:id="rId8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621F1" w14:textId="77777777" w:rsidR="00524F1A" w:rsidRDefault="00524F1A" w:rsidP="00546E71">
      <w:r>
        <w:separator/>
      </w:r>
    </w:p>
  </w:endnote>
  <w:endnote w:type="continuationSeparator" w:id="0">
    <w:p w14:paraId="5BC51DEA" w14:textId="77777777" w:rsidR="00524F1A" w:rsidRDefault="00524F1A" w:rsidP="005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286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3243F" w14:textId="77777777" w:rsidR="00546E71" w:rsidRDefault="00546E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248C6" w14:textId="77777777" w:rsidR="00546E71" w:rsidRDefault="0054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3AD17" w14:textId="6C8E628F" w:rsidR="000F7266" w:rsidRDefault="000F7266">
    <w:pPr>
      <w:pStyle w:val="Footer"/>
    </w:pPr>
  </w:p>
  <w:p w14:paraId="4025713E" w14:textId="77777777" w:rsidR="00A72F09" w:rsidRDefault="00A7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4812F" w14:textId="77777777" w:rsidR="00524F1A" w:rsidRDefault="00524F1A" w:rsidP="00546E71">
      <w:r>
        <w:separator/>
      </w:r>
    </w:p>
  </w:footnote>
  <w:footnote w:type="continuationSeparator" w:id="0">
    <w:p w14:paraId="5F366982" w14:textId="77777777" w:rsidR="00524F1A" w:rsidRDefault="00524F1A" w:rsidP="0054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66E07" w14:textId="62F9870B" w:rsidR="00546E71" w:rsidRDefault="00847FA4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4B50" w14:textId="4C34E6D2" w:rsidR="00A72F09" w:rsidRDefault="0036012C">
    <w:pPr>
      <w:pStyle w:val="Header"/>
    </w:pPr>
    <w:r>
      <w:rPr>
        <w:noProof/>
      </w:rPr>
      <w:drawing>
        <wp:inline distT="0" distB="0" distL="0" distR="0" wp14:anchorId="0364FF90" wp14:editId="54ACF461">
          <wp:extent cx="1524000" cy="223452"/>
          <wp:effectExtent l="0" t="0" r="0" b="5715"/>
          <wp:docPr id="4" name="Picture 4" descr="Georgia Southern Universit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535" cy="248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D4EFB">
      <w:tab/>
    </w:r>
    <w:r w:rsidR="004D4EFB">
      <w:tab/>
    </w:r>
    <w:r>
      <w:rPr>
        <w:noProof/>
      </w:rPr>
      <w:drawing>
        <wp:inline distT="0" distB="0" distL="0" distR="0" wp14:anchorId="2487E1A1" wp14:editId="0BE7A114">
          <wp:extent cx="1216595" cy="323215"/>
          <wp:effectExtent l="0" t="0" r="3175" b="635"/>
          <wp:docPr id="1272316456" name="Picture 1" descr="A yellow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316456" name="Picture 1" descr="A yellow and black logo&#10;&#10;Description automatically generated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988" t="29084" r="4326" b="28481"/>
                  <a:stretch/>
                </pic:blipFill>
                <pic:spPr bwMode="auto">
                  <a:xfrm>
                    <a:off x="0" y="0"/>
                    <a:ext cx="1265232" cy="3361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468"/>
    <w:multiLevelType w:val="hybridMultilevel"/>
    <w:tmpl w:val="A1B4FC72"/>
    <w:lvl w:ilvl="0" w:tplc="B4CEB1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A799A"/>
    <w:multiLevelType w:val="hybridMultilevel"/>
    <w:tmpl w:val="BC022DBC"/>
    <w:lvl w:ilvl="0" w:tplc="F5EC1D66">
      <w:start w:val="1"/>
      <w:numFmt w:val="bullet"/>
      <w:pStyle w:val="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30030B"/>
    <w:multiLevelType w:val="hybridMultilevel"/>
    <w:tmpl w:val="1AA45B20"/>
    <w:lvl w:ilvl="0" w:tplc="5A0CFDE4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E709F5"/>
    <w:multiLevelType w:val="hybridMultilevel"/>
    <w:tmpl w:val="2D64DA44"/>
    <w:lvl w:ilvl="0" w:tplc="FE849EA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AF66751"/>
    <w:multiLevelType w:val="hybridMultilevel"/>
    <w:tmpl w:val="79C02DE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C497801"/>
    <w:multiLevelType w:val="hybridMultilevel"/>
    <w:tmpl w:val="3508B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A6D6E"/>
    <w:multiLevelType w:val="hybridMultilevel"/>
    <w:tmpl w:val="DE24B048"/>
    <w:lvl w:ilvl="0" w:tplc="604A8A14">
      <w:start w:val="1"/>
      <w:numFmt w:val="bullet"/>
      <w:pStyle w:val="Bold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1536777"/>
    <w:multiLevelType w:val="hybridMultilevel"/>
    <w:tmpl w:val="0A0E1EC4"/>
    <w:lvl w:ilvl="0" w:tplc="8CEE0C1A">
      <w:start w:val="1"/>
      <w:numFmt w:val="decimal"/>
      <w:pStyle w:val="Indented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F136C"/>
    <w:multiLevelType w:val="hybridMultilevel"/>
    <w:tmpl w:val="9A1A58D0"/>
    <w:lvl w:ilvl="0" w:tplc="AD947558">
      <w:start w:val="1"/>
      <w:numFmt w:val="lowerLetter"/>
      <w:pStyle w:val="Indentedletteredlis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D73D6E"/>
    <w:multiLevelType w:val="hybridMultilevel"/>
    <w:tmpl w:val="1604E55C"/>
    <w:lvl w:ilvl="0" w:tplc="AF0CE4C4">
      <w:start w:val="1"/>
      <w:numFmt w:val="bullet"/>
      <w:pStyle w:val="Indented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325924">
    <w:abstractNumId w:val="5"/>
  </w:num>
  <w:num w:numId="2" w16cid:durableId="1739552500">
    <w:abstractNumId w:val="3"/>
  </w:num>
  <w:num w:numId="3" w16cid:durableId="739981150">
    <w:abstractNumId w:val="0"/>
  </w:num>
  <w:num w:numId="4" w16cid:durableId="348216516">
    <w:abstractNumId w:val="0"/>
    <w:lvlOverride w:ilvl="0">
      <w:startOverride w:val="1"/>
    </w:lvlOverride>
  </w:num>
  <w:num w:numId="5" w16cid:durableId="294527714">
    <w:abstractNumId w:val="7"/>
  </w:num>
  <w:num w:numId="6" w16cid:durableId="699628647">
    <w:abstractNumId w:val="8"/>
  </w:num>
  <w:num w:numId="7" w16cid:durableId="1527014332">
    <w:abstractNumId w:val="2"/>
  </w:num>
  <w:num w:numId="8" w16cid:durableId="541867411">
    <w:abstractNumId w:val="9"/>
  </w:num>
  <w:num w:numId="9" w16cid:durableId="863905649">
    <w:abstractNumId w:val="1"/>
  </w:num>
  <w:num w:numId="10" w16cid:durableId="316688859">
    <w:abstractNumId w:val="6"/>
  </w:num>
  <w:num w:numId="11" w16cid:durableId="1749839437">
    <w:abstractNumId w:val="8"/>
    <w:lvlOverride w:ilvl="0">
      <w:startOverride w:val="1"/>
    </w:lvlOverride>
  </w:num>
  <w:num w:numId="12" w16cid:durableId="372383717">
    <w:abstractNumId w:val="8"/>
    <w:lvlOverride w:ilvl="0">
      <w:startOverride w:val="1"/>
    </w:lvlOverride>
  </w:num>
  <w:num w:numId="13" w16cid:durableId="1300918829">
    <w:abstractNumId w:val="8"/>
    <w:lvlOverride w:ilvl="0">
      <w:startOverride w:val="1"/>
    </w:lvlOverride>
  </w:num>
  <w:num w:numId="14" w16cid:durableId="1807160954">
    <w:abstractNumId w:val="8"/>
    <w:lvlOverride w:ilvl="0">
      <w:startOverride w:val="1"/>
    </w:lvlOverride>
  </w:num>
  <w:num w:numId="15" w16cid:durableId="462967761">
    <w:abstractNumId w:val="8"/>
    <w:lvlOverride w:ilvl="0">
      <w:startOverride w:val="1"/>
    </w:lvlOverride>
  </w:num>
  <w:num w:numId="16" w16cid:durableId="1721905341">
    <w:abstractNumId w:val="8"/>
    <w:lvlOverride w:ilvl="0">
      <w:startOverride w:val="1"/>
    </w:lvlOverride>
  </w:num>
  <w:num w:numId="17" w16cid:durableId="1828206488">
    <w:abstractNumId w:val="8"/>
    <w:lvlOverride w:ilvl="0">
      <w:startOverride w:val="1"/>
    </w:lvlOverride>
  </w:num>
  <w:num w:numId="18" w16cid:durableId="1517229844">
    <w:abstractNumId w:val="8"/>
    <w:lvlOverride w:ilvl="0">
      <w:startOverride w:val="1"/>
    </w:lvlOverride>
  </w:num>
  <w:num w:numId="19" w16cid:durableId="1943949962">
    <w:abstractNumId w:val="8"/>
    <w:lvlOverride w:ilvl="0">
      <w:startOverride w:val="1"/>
    </w:lvlOverride>
  </w:num>
  <w:num w:numId="20" w16cid:durableId="1206408224">
    <w:abstractNumId w:val="8"/>
    <w:lvlOverride w:ilvl="0">
      <w:startOverride w:val="1"/>
    </w:lvlOverride>
  </w:num>
  <w:num w:numId="21" w16cid:durableId="1924603440">
    <w:abstractNumId w:val="8"/>
    <w:lvlOverride w:ilvl="0">
      <w:startOverride w:val="1"/>
    </w:lvlOverride>
  </w:num>
  <w:num w:numId="22" w16cid:durableId="2038266283">
    <w:abstractNumId w:val="8"/>
    <w:lvlOverride w:ilvl="0">
      <w:startOverride w:val="1"/>
    </w:lvlOverride>
  </w:num>
  <w:num w:numId="23" w16cid:durableId="1848252874">
    <w:abstractNumId w:val="8"/>
    <w:lvlOverride w:ilvl="0">
      <w:startOverride w:val="1"/>
    </w:lvlOverride>
  </w:num>
  <w:num w:numId="24" w16cid:durableId="198396073">
    <w:abstractNumId w:val="8"/>
    <w:lvlOverride w:ilvl="0">
      <w:startOverride w:val="1"/>
    </w:lvlOverride>
  </w:num>
  <w:num w:numId="25" w16cid:durableId="1374883923">
    <w:abstractNumId w:val="8"/>
    <w:lvlOverride w:ilvl="0">
      <w:startOverride w:val="1"/>
    </w:lvlOverride>
  </w:num>
  <w:num w:numId="26" w16cid:durableId="1387224198">
    <w:abstractNumId w:val="8"/>
    <w:lvlOverride w:ilvl="0">
      <w:startOverride w:val="1"/>
    </w:lvlOverride>
  </w:num>
  <w:num w:numId="27" w16cid:durableId="497504451">
    <w:abstractNumId w:val="8"/>
    <w:lvlOverride w:ilvl="0">
      <w:startOverride w:val="1"/>
    </w:lvlOverride>
  </w:num>
  <w:num w:numId="28" w16cid:durableId="1386564981">
    <w:abstractNumId w:val="8"/>
    <w:lvlOverride w:ilvl="0">
      <w:startOverride w:val="1"/>
    </w:lvlOverride>
  </w:num>
  <w:num w:numId="29" w16cid:durableId="340593227">
    <w:abstractNumId w:val="8"/>
    <w:lvlOverride w:ilvl="0">
      <w:startOverride w:val="1"/>
    </w:lvlOverride>
  </w:num>
  <w:num w:numId="30" w16cid:durableId="1492990699">
    <w:abstractNumId w:val="4"/>
  </w:num>
  <w:num w:numId="31" w16cid:durableId="2105419534">
    <w:abstractNumId w:val="8"/>
    <w:lvlOverride w:ilvl="0">
      <w:startOverride w:val="1"/>
    </w:lvlOverride>
  </w:num>
  <w:num w:numId="32" w16cid:durableId="1217619375">
    <w:abstractNumId w:val="8"/>
    <w:lvlOverride w:ilvl="0">
      <w:startOverride w:val="1"/>
    </w:lvlOverride>
  </w:num>
  <w:num w:numId="33" w16cid:durableId="88939342">
    <w:abstractNumId w:val="8"/>
    <w:lvlOverride w:ilvl="0">
      <w:startOverride w:val="1"/>
    </w:lvlOverride>
  </w:num>
  <w:num w:numId="34" w16cid:durableId="2071031439">
    <w:abstractNumId w:val="8"/>
    <w:lvlOverride w:ilvl="0">
      <w:startOverride w:val="1"/>
    </w:lvlOverride>
  </w:num>
  <w:num w:numId="35" w16cid:durableId="128479728">
    <w:abstractNumId w:val="8"/>
    <w:lvlOverride w:ilvl="0">
      <w:startOverride w:val="1"/>
    </w:lvlOverride>
  </w:num>
  <w:num w:numId="36" w16cid:durableId="2067335780">
    <w:abstractNumId w:val="8"/>
    <w:lvlOverride w:ilvl="0">
      <w:startOverride w:val="1"/>
    </w:lvlOverride>
  </w:num>
  <w:num w:numId="37" w16cid:durableId="844366395">
    <w:abstractNumId w:val="8"/>
    <w:lvlOverride w:ilvl="0">
      <w:startOverride w:val="1"/>
    </w:lvlOverride>
  </w:num>
  <w:num w:numId="38" w16cid:durableId="126896342">
    <w:abstractNumId w:val="8"/>
    <w:lvlOverride w:ilvl="0">
      <w:startOverride w:val="1"/>
    </w:lvlOverride>
  </w:num>
  <w:num w:numId="39" w16cid:durableId="1114130262">
    <w:abstractNumId w:val="8"/>
    <w:lvlOverride w:ilvl="0">
      <w:startOverride w:val="1"/>
    </w:lvlOverride>
  </w:num>
  <w:num w:numId="40" w16cid:durableId="1728257786">
    <w:abstractNumId w:val="8"/>
    <w:lvlOverride w:ilvl="0">
      <w:startOverride w:val="1"/>
    </w:lvlOverride>
  </w:num>
  <w:num w:numId="41" w16cid:durableId="719943691">
    <w:abstractNumId w:val="8"/>
    <w:lvlOverride w:ilvl="0">
      <w:startOverride w:val="1"/>
    </w:lvlOverride>
  </w:num>
  <w:num w:numId="42" w16cid:durableId="1538162325">
    <w:abstractNumId w:val="8"/>
    <w:lvlOverride w:ilvl="0">
      <w:startOverride w:val="1"/>
    </w:lvlOverride>
  </w:num>
  <w:num w:numId="43" w16cid:durableId="515463413">
    <w:abstractNumId w:val="8"/>
    <w:lvlOverride w:ilvl="0">
      <w:startOverride w:val="1"/>
    </w:lvlOverride>
  </w:num>
  <w:num w:numId="44" w16cid:durableId="795955514">
    <w:abstractNumId w:val="8"/>
    <w:lvlOverride w:ilvl="0">
      <w:startOverride w:val="1"/>
    </w:lvlOverride>
  </w:num>
  <w:num w:numId="45" w16cid:durableId="909921010">
    <w:abstractNumId w:val="8"/>
    <w:lvlOverride w:ilvl="0">
      <w:startOverride w:val="1"/>
    </w:lvlOverride>
  </w:num>
  <w:num w:numId="46" w16cid:durableId="933392761">
    <w:abstractNumId w:val="8"/>
    <w:lvlOverride w:ilvl="0">
      <w:startOverride w:val="1"/>
    </w:lvlOverride>
  </w:num>
  <w:num w:numId="47" w16cid:durableId="571084518">
    <w:abstractNumId w:val="8"/>
    <w:lvlOverride w:ilvl="0">
      <w:startOverride w:val="1"/>
    </w:lvlOverride>
  </w:num>
  <w:num w:numId="48" w16cid:durableId="1900817826">
    <w:abstractNumId w:val="8"/>
    <w:lvlOverride w:ilvl="0">
      <w:startOverride w:val="1"/>
    </w:lvlOverride>
  </w:num>
  <w:num w:numId="49" w16cid:durableId="589503811">
    <w:abstractNumId w:val="8"/>
    <w:lvlOverride w:ilvl="0">
      <w:startOverride w:val="1"/>
    </w:lvlOverride>
  </w:num>
  <w:num w:numId="50" w16cid:durableId="30811713">
    <w:abstractNumId w:val="8"/>
    <w:lvlOverride w:ilvl="0">
      <w:startOverride w:val="1"/>
    </w:lvlOverride>
  </w:num>
  <w:num w:numId="51" w16cid:durableId="140847600">
    <w:abstractNumId w:val="8"/>
    <w:lvlOverride w:ilvl="0">
      <w:startOverride w:val="1"/>
    </w:lvlOverride>
  </w:num>
  <w:num w:numId="52" w16cid:durableId="151484129">
    <w:abstractNumId w:val="8"/>
    <w:lvlOverride w:ilvl="0">
      <w:startOverride w:val="1"/>
    </w:lvlOverride>
  </w:num>
  <w:num w:numId="53" w16cid:durableId="405155037">
    <w:abstractNumId w:val="8"/>
    <w:lvlOverride w:ilvl="0">
      <w:startOverride w:val="1"/>
    </w:lvlOverride>
  </w:num>
  <w:num w:numId="54" w16cid:durableId="420610904">
    <w:abstractNumId w:val="8"/>
    <w:lvlOverride w:ilvl="0">
      <w:startOverride w:val="1"/>
    </w:lvlOverride>
  </w:num>
  <w:num w:numId="55" w16cid:durableId="734821214">
    <w:abstractNumId w:val="8"/>
    <w:lvlOverride w:ilvl="0">
      <w:startOverride w:val="1"/>
    </w:lvlOverride>
  </w:num>
  <w:num w:numId="56" w16cid:durableId="817695891">
    <w:abstractNumId w:val="8"/>
    <w:lvlOverride w:ilvl="0">
      <w:startOverride w:val="1"/>
    </w:lvlOverride>
  </w:num>
  <w:num w:numId="57" w16cid:durableId="1282153551">
    <w:abstractNumId w:val="8"/>
    <w:lvlOverride w:ilvl="0">
      <w:startOverride w:val="1"/>
    </w:lvlOverride>
  </w:num>
  <w:num w:numId="58" w16cid:durableId="1550219142">
    <w:abstractNumId w:val="8"/>
    <w:lvlOverride w:ilvl="0">
      <w:startOverride w:val="1"/>
    </w:lvlOverride>
  </w:num>
  <w:num w:numId="59" w16cid:durableId="786394074">
    <w:abstractNumId w:val="8"/>
    <w:lvlOverride w:ilvl="0">
      <w:startOverride w:val="1"/>
    </w:lvlOverride>
  </w:num>
  <w:num w:numId="60" w16cid:durableId="1557620029">
    <w:abstractNumId w:val="8"/>
    <w:lvlOverride w:ilvl="0">
      <w:startOverride w:val="1"/>
    </w:lvlOverride>
  </w:num>
  <w:num w:numId="61" w16cid:durableId="1436636690">
    <w:abstractNumId w:val="8"/>
    <w:lvlOverride w:ilvl="0">
      <w:startOverride w:val="1"/>
    </w:lvlOverride>
  </w:num>
  <w:num w:numId="62" w16cid:durableId="7329680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505386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3725837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741222220">
    <w:abstractNumId w:val="8"/>
    <w:lvlOverride w:ilvl="0">
      <w:startOverride w:val="1"/>
    </w:lvlOverride>
  </w:num>
  <w:num w:numId="66" w16cid:durableId="394472668">
    <w:abstractNumId w:val="8"/>
    <w:lvlOverride w:ilvl="0">
      <w:startOverride w:val="1"/>
    </w:lvlOverride>
  </w:num>
  <w:num w:numId="67" w16cid:durableId="1415320153">
    <w:abstractNumId w:val="8"/>
    <w:lvlOverride w:ilvl="0">
      <w:startOverride w:val="1"/>
    </w:lvlOverride>
  </w:num>
  <w:num w:numId="68" w16cid:durableId="1971474564">
    <w:abstractNumId w:val="8"/>
    <w:lvlOverride w:ilvl="0">
      <w:startOverride w:val="1"/>
    </w:lvlOverride>
  </w:num>
  <w:num w:numId="69" w16cid:durableId="1967004131">
    <w:abstractNumId w:val="8"/>
    <w:lvlOverride w:ilvl="0">
      <w:startOverride w:val="1"/>
    </w:lvlOverride>
  </w:num>
  <w:num w:numId="70" w16cid:durableId="238367683">
    <w:abstractNumId w:val="8"/>
    <w:lvlOverride w:ilvl="0">
      <w:startOverride w:val="1"/>
    </w:lvlOverride>
  </w:num>
  <w:num w:numId="71" w16cid:durableId="364595476">
    <w:abstractNumId w:val="8"/>
    <w:lvlOverride w:ilvl="0">
      <w:startOverride w:val="1"/>
    </w:lvlOverride>
  </w:num>
  <w:num w:numId="72" w16cid:durableId="1874657742">
    <w:abstractNumId w:val="8"/>
    <w:lvlOverride w:ilvl="0">
      <w:startOverride w:val="1"/>
    </w:lvlOverride>
  </w:num>
  <w:num w:numId="73" w16cid:durableId="78871573">
    <w:abstractNumId w:val="8"/>
    <w:lvlOverride w:ilvl="0">
      <w:startOverride w:val="1"/>
    </w:lvlOverride>
  </w:num>
  <w:num w:numId="74" w16cid:durableId="1775006601">
    <w:abstractNumId w:val="8"/>
    <w:lvlOverride w:ilvl="0">
      <w:startOverride w:val="1"/>
    </w:lvlOverride>
  </w:num>
  <w:num w:numId="75" w16cid:durableId="1168327427">
    <w:abstractNumId w:val="8"/>
    <w:lvlOverride w:ilvl="0">
      <w:startOverride w:val="1"/>
    </w:lvlOverride>
  </w:num>
  <w:num w:numId="76" w16cid:durableId="41449337">
    <w:abstractNumId w:val="8"/>
    <w:lvlOverride w:ilvl="0">
      <w:startOverride w:val="1"/>
    </w:lvlOverride>
  </w:num>
  <w:num w:numId="77" w16cid:durableId="1566915248">
    <w:abstractNumId w:val="8"/>
    <w:lvlOverride w:ilvl="0">
      <w:startOverride w:val="1"/>
    </w:lvlOverride>
  </w:num>
  <w:num w:numId="78" w16cid:durableId="771440798">
    <w:abstractNumId w:val="8"/>
    <w:lvlOverride w:ilvl="0">
      <w:startOverride w:val="1"/>
    </w:lvlOverride>
  </w:num>
  <w:num w:numId="79" w16cid:durableId="1600528008">
    <w:abstractNumId w:val="8"/>
    <w:lvlOverride w:ilvl="0">
      <w:startOverride w:val="1"/>
    </w:lvlOverride>
  </w:num>
  <w:num w:numId="80" w16cid:durableId="1186869445">
    <w:abstractNumId w:val="8"/>
    <w:lvlOverride w:ilvl="0">
      <w:startOverride w:val="1"/>
    </w:lvlOverride>
  </w:num>
  <w:num w:numId="81" w16cid:durableId="936907974">
    <w:abstractNumId w:val="8"/>
    <w:lvlOverride w:ilvl="0">
      <w:startOverride w:val="1"/>
    </w:lvlOverride>
  </w:num>
  <w:num w:numId="82" w16cid:durableId="701200951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D7B"/>
    <w:rsid w:val="00014467"/>
    <w:rsid w:val="00024A22"/>
    <w:rsid w:val="000354A6"/>
    <w:rsid w:val="00035F67"/>
    <w:rsid w:val="000427A5"/>
    <w:rsid w:val="00053937"/>
    <w:rsid w:val="000550B4"/>
    <w:rsid w:val="00061AD8"/>
    <w:rsid w:val="00090915"/>
    <w:rsid w:val="000D0AC2"/>
    <w:rsid w:val="000D1C32"/>
    <w:rsid w:val="000D25B1"/>
    <w:rsid w:val="000F3618"/>
    <w:rsid w:val="000F5F31"/>
    <w:rsid w:val="000F7266"/>
    <w:rsid w:val="00103210"/>
    <w:rsid w:val="00122C63"/>
    <w:rsid w:val="0013106F"/>
    <w:rsid w:val="0014268E"/>
    <w:rsid w:val="00142BE9"/>
    <w:rsid w:val="0014779D"/>
    <w:rsid w:val="00162B66"/>
    <w:rsid w:val="00186018"/>
    <w:rsid w:val="001A6C8F"/>
    <w:rsid w:val="001B4FED"/>
    <w:rsid w:val="001C236B"/>
    <w:rsid w:val="002326D1"/>
    <w:rsid w:val="00235D54"/>
    <w:rsid w:val="00264AD9"/>
    <w:rsid w:val="00274F85"/>
    <w:rsid w:val="0028101B"/>
    <w:rsid w:val="002A79D3"/>
    <w:rsid w:val="002B3698"/>
    <w:rsid w:val="002B4B54"/>
    <w:rsid w:val="002E5D3B"/>
    <w:rsid w:val="003112F5"/>
    <w:rsid w:val="00312B8A"/>
    <w:rsid w:val="00333789"/>
    <w:rsid w:val="00340D96"/>
    <w:rsid w:val="00346CE4"/>
    <w:rsid w:val="0035086C"/>
    <w:rsid w:val="0035222D"/>
    <w:rsid w:val="0036012C"/>
    <w:rsid w:val="00376705"/>
    <w:rsid w:val="00381F39"/>
    <w:rsid w:val="00395B71"/>
    <w:rsid w:val="00397C34"/>
    <w:rsid w:val="003C0FEA"/>
    <w:rsid w:val="003D2178"/>
    <w:rsid w:val="003D6BCE"/>
    <w:rsid w:val="003E1E0D"/>
    <w:rsid w:val="00400F42"/>
    <w:rsid w:val="00401F8E"/>
    <w:rsid w:val="0040451B"/>
    <w:rsid w:val="00406F37"/>
    <w:rsid w:val="00422956"/>
    <w:rsid w:val="004531BC"/>
    <w:rsid w:val="00454493"/>
    <w:rsid w:val="004603A4"/>
    <w:rsid w:val="00471C1E"/>
    <w:rsid w:val="00494258"/>
    <w:rsid w:val="004B466B"/>
    <w:rsid w:val="004C15EF"/>
    <w:rsid w:val="004D4EFB"/>
    <w:rsid w:val="004E33D9"/>
    <w:rsid w:val="004E3DF3"/>
    <w:rsid w:val="004F251B"/>
    <w:rsid w:val="00500151"/>
    <w:rsid w:val="00513DAB"/>
    <w:rsid w:val="005249CD"/>
    <w:rsid w:val="00524F1A"/>
    <w:rsid w:val="005276BB"/>
    <w:rsid w:val="00535A97"/>
    <w:rsid w:val="00537200"/>
    <w:rsid w:val="00546E71"/>
    <w:rsid w:val="00555B23"/>
    <w:rsid w:val="00557833"/>
    <w:rsid w:val="00573B77"/>
    <w:rsid w:val="00582A65"/>
    <w:rsid w:val="005A18DD"/>
    <w:rsid w:val="005D3238"/>
    <w:rsid w:val="005D3C41"/>
    <w:rsid w:val="005E27CC"/>
    <w:rsid w:val="005E794A"/>
    <w:rsid w:val="005F6314"/>
    <w:rsid w:val="005F6944"/>
    <w:rsid w:val="0060465D"/>
    <w:rsid w:val="00633BB6"/>
    <w:rsid w:val="00646B8D"/>
    <w:rsid w:val="006669A1"/>
    <w:rsid w:val="00670D2A"/>
    <w:rsid w:val="006A5DE5"/>
    <w:rsid w:val="006A645B"/>
    <w:rsid w:val="006B136F"/>
    <w:rsid w:val="006B5599"/>
    <w:rsid w:val="006C31D4"/>
    <w:rsid w:val="006D5E04"/>
    <w:rsid w:val="006E1692"/>
    <w:rsid w:val="006F7B1F"/>
    <w:rsid w:val="00700F23"/>
    <w:rsid w:val="00703F7E"/>
    <w:rsid w:val="00714E4C"/>
    <w:rsid w:val="00723843"/>
    <w:rsid w:val="00762103"/>
    <w:rsid w:val="00786DDC"/>
    <w:rsid w:val="007A08A1"/>
    <w:rsid w:val="007A4659"/>
    <w:rsid w:val="007C16AB"/>
    <w:rsid w:val="007C699C"/>
    <w:rsid w:val="007F0DB5"/>
    <w:rsid w:val="0084167B"/>
    <w:rsid w:val="00847FA4"/>
    <w:rsid w:val="00850A51"/>
    <w:rsid w:val="00854739"/>
    <w:rsid w:val="0086050E"/>
    <w:rsid w:val="00874A73"/>
    <w:rsid w:val="00892A24"/>
    <w:rsid w:val="00892C69"/>
    <w:rsid w:val="00897D16"/>
    <w:rsid w:val="008B08A9"/>
    <w:rsid w:val="008E6CEE"/>
    <w:rsid w:val="009015E7"/>
    <w:rsid w:val="00901C3A"/>
    <w:rsid w:val="00902960"/>
    <w:rsid w:val="0091046B"/>
    <w:rsid w:val="009400AD"/>
    <w:rsid w:val="00940AF6"/>
    <w:rsid w:val="00944D91"/>
    <w:rsid w:val="00951D48"/>
    <w:rsid w:val="009600A5"/>
    <w:rsid w:val="009648AD"/>
    <w:rsid w:val="009A1863"/>
    <w:rsid w:val="009B2A66"/>
    <w:rsid w:val="009B4C01"/>
    <w:rsid w:val="009C4908"/>
    <w:rsid w:val="009D4C1B"/>
    <w:rsid w:val="00A01658"/>
    <w:rsid w:val="00A06306"/>
    <w:rsid w:val="00A1537F"/>
    <w:rsid w:val="00A2498E"/>
    <w:rsid w:val="00A25510"/>
    <w:rsid w:val="00A337EE"/>
    <w:rsid w:val="00A341CD"/>
    <w:rsid w:val="00A360D1"/>
    <w:rsid w:val="00A43DF2"/>
    <w:rsid w:val="00A72F09"/>
    <w:rsid w:val="00A737E8"/>
    <w:rsid w:val="00A74037"/>
    <w:rsid w:val="00A85F26"/>
    <w:rsid w:val="00A872B3"/>
    <w:rsid w:val="00A94CAF"/>
    <w:rsid w:val="00A9561F"/>
    <w:rsid w:val="00AA149F"/>
    <w:rsid w:val="00AC2F0D"/>
    <w:rsid w:val="00AD4489"/>
    <w:rsid w:val="00AE5BFB"/>
    <w:rsid w:val="00AF602E"/>
    <w:rsid w:val="00B01DDC"/>
    <w:rsid w:val="00B048D3"/>
    <w:rsid w:val="00B05824"/>
    <w:rsid w:val="00B21F13"/>
    <w:rsid w:val="00B27F0D"/>
    <w:rsid w:val="00B415A5"/>
    <w:rsid w:val="00B7043A"/>
    <w:rsid w:val="00B74BF7"/>
    <w:rsid w:val="00B910ED"/>
    <w:rsid w:val="00B93D34"/>
    <w:rsid w:val="00B96FA8"/>
    <w:rsid w:val="00BA016B"/>
    <w:rsid w:val="00BA43FD"/>
    <w:rsid w:val="00BD7DD9"/>
    <w:rsid w:val="00BD7DEB"/>
    <w:rsid w:val="00BE3561"/>
    <w:rsid w:val="00BF169B"/>
    <w:rsid w:val="00C07EFD"/>
    <w:rsid w:val="00C10D21"/>
    <w:rsid w:val="00C1118C"/>
    <w:rsid w:val="00C23BAB"/>
    <w:rsid w:val="00C2778D"/>
    <w:rsid w:val="00C33829"/>
    <w:rsid w:val="00C404F1"/>
    <w:rsid w:val="00C614C3"/>
    <w:rsid w:val="00C8001D"/>
    <w:rsid w:val="00C807B8"/>
    <w:rsid w:val="00C876CC"/>
    <w:rsid w:val="00CB5C5E"/>
    <w:rsid w:val="00CC07D2"/>
    <w:rsid w:val="00CD07E7"/>
    <w:rsid w:val="00CD3433"/>
    <w:rsid w:val="00CD7D2C"/>
    <w:rsid w:val="00CE7F36"/>
    <w:rsid w:val="00CF0B9A"/>
    <w:rsid w:val="00CF762E"/>
    <w:rsid w:val="00D0005F"/>
    <w:rsid w:val="00D073D0"/>
    <w:rsid w:val="00D12162"/>
    <w:rsid w:val="00D20074"/>
    <w:rsid w:val="00D33E7A"/>
    <w:rsid w:val="00D433C9"/>
    <w:rsid w:val="00D55B33"/>
    <w:rsid w:val="00D57D7B"/>
    <w:rsid w:val="00D7622F"/>
    <w:rsid w:val="00D80F36"/>
    <w:rsid w:val="00D82118"/>
    <w:rsid w:val="00D824DA"/>
    <w:rsid w:val="00D87912"/>
    <w:rsid w:val="00D917E6"/>
    <w:rsid w:val="00DF21CF"/>
    <w:rsid w:val="00E27F14"/>
    <w:rsid w:val="00E412EC"/>
    <w:rsid w:val="00E537FF"/>
    <w:rsid w:val="00E55F04"/>
    <w:rsid w:val="00E678D0"/>
    <w:rsid w:val="00E849B4"/>
    <w:rsid w:val="00E87631"/>
    <w:rsid w:val="00EA1455"/>
    <w:rsid w:val="00EA6E3C"/>
    <w:rsid w:val="00EB7A31"/>
    <w:rsid w:val="00EC3179"/>
    <w:rsid w:val="00EE1994"/>
    <w:rsid w:val="00EE1D71"/>
    <w:rsid w:val="00EE2A37"/>
    <w:rsid w:val="00EE2FA9"/>
    <w:rsid w:val="00EE3713"/>
    <w:rsid w:val="00EF5E70"/>
    <w:rsid w:val="00F00826"/>
    <w:rsid w:val="00F069E0"/>
    <w:rsid w:val="00F14614"/>
    <w:rsid w:val="00F1691C"/>
    <w:rsid w:val="00F16D92"/>
    <w:rsid w:val="00F1785D"/>
    <w:rsid w:val="00F26A22"/>
    <w:rsid w:val="00F541EC"/>
    <w:rsid w:val="00F63D30"/>
    <w:rsid w:val="00F64228"/>
    <w:rsid w:val="00F6742E"/>
    <w:rsid w:val="00F67BA9"/>
    <w:rsid w:val="00F80A89"/>
    <w:rsid w:val="00F82DCF"/>
    <w:rsid w:val="00F87F6E"/>
    <w:rsid w:val="00FA0C8A"/>
    <w:rsid w:val="00FA2CF1"/>
    <w:rsid w:val="00FA2E19"/>
    <w:rsid w:val="00FD163B"/>
    <w:rsid w:val="00FD358F"/>
    <w:rsid w:val="00FE5D0E"/>
    <w:rsid w:val="00FE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4E51D"/>
  <w15:docId w15:val="{3B3F2816-79A7-48EE-80B0-9464DBB4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A4"/>
    <w:pPr>
      <w:spacing w:after="0" w:line="240" w:lineRule="auto"/>
    </w:pPr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D7B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03A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F0D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03A4"/>
    <w:pPr>
      <w:keepNext/>
      <w:keepLines/>
      <w:outlineLvl w:val="3"/>
    </w:pPr>
    <w:rPr>
      <w:rFonts w:eastAsiaTheme="majorEastAsia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603A4"/>
    <w:pPr>
      <w:keepNext/>
      <w:keepLines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7D7B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892C69"/>
    <w:pPr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2C69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4603A4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7F0D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03A4"/>
    <w:rPr>
      <w:rFonts w:eastAsiaTheme="majorEastAsia" w:cs="Arial"/>
      <w:bCs/>
      <w:iCs/>
      <w:sz w:val="24"/>
      <w:szCs w:val="24"/>
    </w:rPr>
  </w:style>
  <w:style w:type="paragraph" w:styleId="NoSpacing">
    <w:name w:val="No Spacing"/>
    <w:uiPriority w:val="1"/>
    <w:rsid w:val="00A337EE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603A4"/>
    <w:rPr>
      <w:rFonts w:eastAsiaTheme="majorEastAsia" w:cstheme="majorBidi"/>
      <w:sz w:val="24"/>
      <w:szCs w:val="24"/>
    </w:rPr>
  </w:style>
  <w:style w:type="paragraph" w:styleId="ListParagraph">
    <w:name w:val="List Paragraph"/>
    <w:aliases w:val="Numbered bold headings"/>
    <w:basedOn w:val="Normal"/>
    <w:link w:val="ListParagraphChar"/>
    <w:uiPriority w:val="34"/>
    <w:qFormat/>
    <w:rsid w:val="004603A4"/>
    <w:pPr>
      <w:numPr>
        <w:numId w:val="2"/>
      </w:numPr>
      <w:ind w:left="360"/>
      <w:contextualSpacing/>
    </w:pPr>
    <w:rPr>
      <w:b/>
    </w:rPr>
  </w:style>
  <w:style w:type="paragraph" w:customStyle="1" w:styleId="Indentednumberedlist">
    <w:name w:val="Indented numbered list"/>
    <w:basedOn w:val="ListParagraph"/>
    <w:link w:val="IndentednumberedlistChar"/>
    <w:qFormat/>
    <w:rsid w:val="004603A4"/>
    <w:pPr>
      <w:numPr>
        <w:numId w:val="5"/>
      </w:numPr>
    </w:pPr>
    <w:rPr>
      <w:b w:val="0"/>
    </w:rPr>
  </w:style>
  <w:style w:type="character" w:customStyle="1" w:styleId="ListParagraphChar">
    <w:name w:val="List Paragraph Char"/>
    <w:aliases w:val="Numbered bold headings Char"/>
    <w:basedOn w:val="DefaultParagraphFont"/>
    <w:link w:val="ListParagraph"/>
    <w:uiPriority w:val="34"/>
    <w:rsid w:val="004603A4"/>
    <w:rPr>
      <w:rFonts w:cs="Arial"/>
      <w:b/>
      <w:sz w:val="24"/>
      <w:szCs w:val="24"/>
    </w:rPr>
  </w:style>
  <w:style w:type="character" w:customStyle="1" w:styleId="IndentednumberedlistChar">
    <w:name w:val="Indented numbered list Char"/>
    <w:basedOn w:val="ListParagraphChar"/>
    <w:link w:val="Indentednumberedlist"/>
    <w:rsid w:val="004603A4"/>
    <w:rPr>
      <w:rFonts w:cs="Arial"/>
      <w:b w:val="0"/>
      <w:sz w:val="24"/>
      <w:szCs w:val="24"/>
    </w:rPr>
  </w:style>
  <w:style w:type="paragraph" w:customStyle="1" w:styleId="Indentedletteredlist">
    <w:name w:val="Indented lettered list"/>
    <w:basedOn w:val="Indentednumberedlist"/>
    <w:link w:val="IndentedletteredlistChar"/>
    <w:qFormat/>
    <w:rsid w:val="005276BB"/>
    <w:pPr>
      <w:numPr>
        <w:numId w:val="6"/>
      </w:numPr>
    </w:pPr>
  </w:style>
  <w:style w:type="paragraph" w:customStyle="1" w:styleId="ListHeadings">
    <w:name w:val="List Headings"/>
    <w:basedOn w:val="Normal"/>
    <w:link w:val="ListHeadingsChar"/>
    <w:rsid w:val="005276BB"/>
  </w:style>
  <w:style w:type="character" w:customStyle="1" w:styleId="IndentedletteredlistChar">
    <w:name w:val="Indented lettered list Char"/>
    <w:basedOn w:val="IndentednumberedlistChar"/>
    <w:link w:val="Indentedletteredlist"/>
    <w:rsid w:val="005276BB"/>
    <w:rPr>
      <w:rFonts w:cs="Arial"/>
      <w:b w:val="0"/>
      <w:sz w:val="24"/>
      <w:szCs w:val="24"/>
    </w:rPr>
  </w:style>
  <w:style w:type="paragraph" w:customStyle="1" w:styleId="Numberedlist">
    <w:name w:val="Numbered list"/>
    <w:basedOn w:val="ListHeadings"/>
    <w:link w:val="NumberedlistChar"/>
    <w:qFormat/>
    <w:rsid w:val="005276BB"/>
    <w:pPr>
      <w:numPr>
        <w:numId w:val="7"/>
      </w:numPr>
    </w:pPr>
  </w:style>
  <w:style w:type="character" w:customStyle="1" w:styleId="ListHeadingsChar">
    <w:name w:val="List Headings Char"/>
    <w:basedOn w:val="DefaultParagraphFont"/>
    <w:link w:val="ListHeadings"/>
    <w:rsid w:val="005276BB"/>
    <w:rPr>
      <w:rFonts w:cs="Arial"/>
      <w:sz w:val="24"/>
      <w:szCs w:val="24"/>
    </w:rPr>
  </w:style>
  <w:style w:type="paragraph" w:customStyle="1" w:styleId="Indentedbulletedlist">
    <w:name w:val="Indented bulleted list"/>
    <w:basedOn w:val="ListParagraph"/>
    <w:link w:val="IndentedbulletedlistChar"/>
    <w:qFormat/>
    <w:rsid w:val="005276BB"/>
    <w:pPr>
      <w:numPr>
        <w:numId w:val="8"/>
      </w:numPr>
    </w:pPr>
    <w:rPr>
      <w:b w:val="0"/>
    </w:rPr>
  </w:style>
  <w:style w:type="character" w:customStyle="1" w:styleId="NumberedlistChar">
    <w:name w:val="Numbered list Char"/>
    <w:basedOn w:val="ListHeadingsChar"/>
    <w:link w:val="Numberedlist"/>
    <w:rsid w:val="005276BB"/>
    <w:rPr>
      <w:rFonts w:cs="Arial"/>
      <w:sz w:val="24"/>
      <w:szCs w:val="24"/>
    </w:rPr>
  </w:style>
  <w:style w:type="paragraph" w:customStyle="1" w:styleId="Bulletedlist">
    <w:name w:val="Bulleted list"/>
    <w:basedOn w:val="ListParagraph"/>
    <w:link w:val="BulletedlistChar"/>
    <w:qFormat/>
    <w:rsid w:val="005276BB"/>
    <w:pPr>
      <w:numPr>
        <w:numId w:val="9"/>
      </w:numPr>
    </w:pPr>
    <w:rPr>
      <w:b w:val="0"/>
    </w:rPr>
  </w:style>
  <w:style w:type="character" w:customStyle="1" w:styleId="IndentedbulletedlistChar">
    <w:name w:val="Indented bulleted list Char"/>
    <w:basedOn w:val="ListParagraphChar"/>
    <w:link w:val="Indentedbulletedlist"/>
    <w:rsid w:val="005276BB"/>
    <w:rPr>
      <w:rFonts w:cs="Arial"/>
      <w:b w:val="0"/>
      <w:sz w:val="24"/>
      <w:szCs w:val="24"/>
    </w:rPr>
  </w:style>
  <w:style w:type="paragraph" w:customStyle="1" w:styleId="Boldbulletedlist">
    <w:name w:val="Bold bulleted list"/>
    <w:basedOn w:val="Bulletedlist"/>
    <w:link w:val="BoldbulletedlistChar"/>
    <w:qFormat/>
    <w:rsid w:val="005276BB"/>
    <w:pPr>
      <w:numPr>
        <w:numId w:val="10"/>
      </w:numPr>
    </w:pPr>
    <w:rPr>
      <w:b/>
    </w:rPr>
  </w:style>
  <w:style w:type="character" w:customStyle="1" w:styleId="BulletedlistChar">
    <w:name w:val="Bulleted list Char"/>
    <w:basedOn w:val="ListParagraphChar"/>
    <w:link w:val="Bulletedlist"/>
    <w:rsid w:val="005276BB"/>
    <w:rPr>
      <w:rFonts w:cs="Arial"/>
      <w:b w:val="0"/>
      <w:sz w:val="24"/>
      <w:szCs w:val="24"/>
    </w:rPr>
  </w:style>
  <w:style w:type="character" w:customStyle="1" w:styleId="BoldbulletedlistChar">
    <w:name w:val="Bold bulleted list Char"/>
    <w:basedOn w:val="BulletedlistChar"/>
    <w:link w:val="Boldbulletedlist"/>
    <w:rsid w:val="005276BB"/>
    <w:rPr>
      <w:rFonts w:cs="Arial"/>
      <w:b/>
      <w:sz w:val="24"/>
      <w:szCs w:val="24"/>
    </w:rPr>
  </w:style>
  <w:style w:type="table" w:styleId="TableGrid">
    <w:name w:val="Table Grid"/>
    <w:basedOn w:val="TableNormal"/>
    <w:uiPriority w:val="59"/>
    <w:rsid w:val="00B7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Normal"/>
    <w:link w:val="TabletitleChar"/>
    <w:qFormat/>
    <w:rsid w:val="00B74BF7"/>
    <w:rPr>
      <w:b/>
    </w:rPr>
  </w:style>
  <w:style w:type="paragraph" w:customStyle="1" w:styleId="Columnheading">
    <w:name w:val="Column heading"/>
    <w:basedOn w:val="Normal"/>
    <w:link w:val="ColumnheadingChar"/>
    <w:qFormat/>
    <w:rsid w:val="00B74BF7"/>
    <w:rPr>
      <w:b/>
    </w:rPr>
  </w:style>
  <w:style w:type="character" w:customStyle="1" w:styleId="TabletitleChar">
    <w:name w:val="Table title Char"/>
    <w:basedOn w:val="DefaultParagraphFont"/>
    <w:link w:val="Tabletitle"/>
    <w:rsid w:val="00B74BF7"/>
    <w:rPr>
      <w:rFonts w:cs="Arial"/>
      <w:b/>
      <w:sz w:val="24"/>
      <w:szCs w:val="24"/>
    </w:rPr>
  </w:style>
  <w:style w:type="paragraph" w:customStyle="1" w:styleId="Rowheading">
    <w:name w:val="Row heading"/>
    <w:basedOn w:val="Normal"/>
    <w:link w:val="RowheadingChar"/>
    <w:qFormat/>
    <w:rsid w:val="00B74BF7"/>
    <w:rPr>
      <w:b/>
    </w:rPr>
  </w:style>
  <w:style w:type="character" w:customStyle="1" w:styleId="ColumnheadingChar">
    <w:name w:val="Column heading Char"/>
    <w:basedOn w:val="DefaultParagraphFont"/>
    <w:link w:val="Columnheading"/>
    <w:rsid w:val="00B74BF7"/>
    <w:rPr>
      <w:rFonts w:cs="Arial"/>
      <w:b/>
      <w:sz w:val="24"/>
      <w:szCs w:val="24"/>
    </w:rPr>
  </w:style>
  <w:style w:type="character" w:customStyle="1" w:styleId="RowheadingChar">
    <w:name w:val="Row heading Char"/>
    <w:basedOn w:val="DefaultParagraphFont"/>
    <w:link w:val="Rowheading"/>
    <w:rsid w:val="00B74BF7"/>
    <w:rPr>
      <w:rFonts w:cs="Arial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46E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E71"/>
    <w:rPr>
      <w:rFonts w:ascii="Tahoma" w:hAnsi="Tahoma" w:cs="Tahoma"/>
      <w:sz w:val="16"/>
      <w:szCs w:val="16"/>
    </w:rPr>
  </w:style>
  <w:style w:type="paragraph" w:customStyle="1" w:styleId="Copyright">
    <w:name w:val="Copyright"/>
    <w:basedOn w:val="Normal"/>
    <w:link w:val="CopyrightChar"/>
    <w:qFormat/>
    <w:rsid w:val="00546E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CopyrightChar">
    <w:name w:val="Copyright Char"/>
    <w:basedOn w:val="DefaultParagraphFont"/>
    <w:link w:val="Copyright"/>
    <w:rsid w:val="00546E71"/>
    <w:rPr>
      <w:rFonts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46E71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E71"/>
    <w:rPr>
      <w:rFonts w:cs="Arial"/>
      <w:sz w:val="24"/>
      <w:szCs w:val="24"/>
    </w:rPr>
  </w:style>
  <w:style w:type="paragraph" w:customStyle="1" w:styleId="Programcodeblock">
    <w:name w:val="Program code block"/>
    <w:basedOn w:val="Normal"/>
    <w:link w:val="ProgramcodeblockChar"/>
    <w:qFormat/>
    <w:rsid w:val="00EE1D71"/>
    <w:pPr>
      <w:framePr w:wrap="around" w:vAnchor="text" w:hAnchor="text" w:y="1"/>
      <w:pBdr>
        <w:top w:val="single" w:sz="4" w:space="1" w:color="auto"/>
        <w:bottom w:val="single" w:sz="4" w:space="1" w:color="auto"/>
      </w:pBdr>
    </w:pPr>
    <w:rPr>
      <w:rFonts w:ascii="Courier New" w:hAnsi="Courier New"/>
    </w:rPr>
  </w:style>
  <w:style w:type="character" w:customStyle="1" w:styleId="ProgramcodeblockChar">
    <w:name w:val="Program code block Char"/>
    <w:basedOn w:val="DefaultParagraphFont"/>
    <w:link w:val="Programcodeblock"/>
    <w:rsid w:val="00EE1D71"/>
    <w:rPr>
      <w:rFonts w:ascii="Courier New" w:hAnsi="Courier New" w:cs="Arial"/>
      <w:sz w:val="24"/>
      <w:szCs w:val="24"/>
    </w:rPr>
  </w:style>
  <w:style w:type="paragraph" w:customStyle="1" w:styleId="Programcode">
    <w:name w:val="Program code"/>
    <w:basedOn w:val="Normal"/>
    <w:link w:val="ProgramcodeChar"/>
    <w:qFormat/>
    <w:rsid w:val="002326D1"/>
    <w:rPr>
      <w:rFonts w:ascii="Courier New" w:hAnsi="Courier New"/>
    </w:rPr>
  </w:style>
  <w:style w:type="character" w:customStyle="1" w:styleId="ProgramcodeChar">
    <w:name w:val="Program code Char"/>
    <w:basedOn w:val="DefaultParagraphFont"/>
    <w:link w:val="Programcode"/>
    <w:rsid w:val="002326D1"/>
    <w:rPr>
      <w:rFonts w:ascii="Courier New" w:hAnsi="Courier New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849B4"/>
    <w:rPr>
      <w:color w:val="605E5C"/>
      <w:shd w:val="clear" w:color="auto" w:fill="E1DFDD"/>
    </w:rPr>
  </w:style>
  <w:style w:type="character" w:customStyle="1" w:styleId="MTConvertedEquation">
    <w:name w:val="MTConvertedEquation"/>
    <w:basedOn w:val="DefaultParagraphFont"/>
    <w:rsid w:val="00F87F6E"/>
  </w:style>
  <w:style w:type="paragraph" w:customStyle="1" w:styleId="MTDisplayEquation">
    <w:name w:val="MTDisplayEquation"/>
    <w:basedOn w:val="Indentedletteredlist"/>
    <w:next w:val="Normal"/>
    <w:link w:val="MTDisplayEquationChar"/>
    <w:rsid w:val="00A43DF2"/>
    <w:pPr>
      <w:tabs>
        <w:tab w:val="center" w:pos="5040"/>
        <w:tab w:val="right" w:pos="9360"/>
      </w:tabs>
    </w:pPr>
  </w:style>
  <w:style w:type="character" w:customStyle="1" w:styleId="MTDisplayEquationChar">
    <w:name w:val="MTDisplayEquation Char"/>
    <w:basedOn w:val="IndentedletteredlistChar"/>
    <w:link w:val="MTDisplayEquation"/>
    <w:rsid w:val="00A43DF2"/>
    <w:rPr>
      <w:rFonts w:cs="Arial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4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8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header" Target="header2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header" Target="header1.xm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hyperlink" Target="https://creativecommons.org/licenses/by-nc-sa/4.0/" TargetMode="External"/><Relationship Id="rId86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9.png"/><Relationship Id="rId1" Type="http://schemas.openxmlformats.org/officeDocument/2006/relationships/image" Target="media/image3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urphy\Desktop\do%20not%20back%20up\course%20work\gsu%20courses%20spring%202020\2020%20microsoft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2020 microsoft word template</Template>
  <TotalTime>62</TotalTime>
  <Pages>4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AASU</Company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Murphy</dc:creator>
  <cp:lastModifiedBy>Thomas Murphy</cp:lastModifiedBy>
  <cp:revision>95</cp:revision>
  <dcterms:created xsi:type="dcterms:W3CDTF">2024-11-21T14:28:00Z</dcterms:created>
  <dcterms:modified xsi:type="dcterms:W3CDTF">2025-04-11T15:43:00Z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